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3952A" w14:textId="77777777" w:rsidR="0026645D" w:rsidRPr="003D286B" w:rsidRDefault="006B564C" w:rsidP="00FE7E31">
      <w:pPr>
        <w:pStyle w:val="BodyText"/>
        <w:spacing w:line="360" w:lineRule="auto"/>
        <w:ind w:left="0" w:right="-284"/>
        <w:rPr>
          <w:rFonts w:ascii="Arial" w:hAnsi="Arial" w:cs="Arial"/>
          <w:color w:val="1D1B11"/>
          <w:sz w:val="24"/>
          <w:szCs w:val="24"/>
          <w:lang w:val="en-GB"/>
        </w:rPr>
      </w:pPr>
      <w:r w:rsidRPr="003D286B">
        <w:rPr>
          <w:rFonts w:ascii="Arial" w:hAnsi="Arial" w:cs="Arial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6F263BB" wp14:editId="5BE8C936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838EC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3D286B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</w:p>
    <w:p w14:paraId="79B56CB3" w14:textId="77777777" w:rsidR="000A013A" w:rsidRPr="003D286B" w:rsidRDefault="000A013A" w:rsidP="00FE7E31">
      <w:pPr>
        <w:pStyle w:val="BodyText"/>
        <w:tabs>
          <w:tab w:val="left" w:pos="10031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>Name of Candidate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: </w:t>
      </w:r>
      <w:bookmarkStart w:id="0" w:name="_Hlk177913784"/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1153639"/>
          <w:placeholder>
            <w:docPart w:val="12E6CA12E2114F748E341E546DB879DD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bookmarkEnd w:id="0"/>
    </w:p>
    <w:p w14:paraId="4017FB13" w14:textId="33DDD9B9" w:rsidR="000A013A" w:rsidRPr="003D286B" w:rsidRDefault="000A013A" w:rsidP="00FE7E31">
      <w:pPr>
        <w:tabs>
          <w:tab w:val="left" w:pos="5374"/>
          <w:tab w:val="left" w:pos="7222"/>
        </w:tabs>
        <w:spacing w:line="360" w:lineRule="auto"/>
        <w:ind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>Examination</w:t>
      </w:r>
      <w:r w:rsidR="004D7E24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>: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(</w:t>
      </w:r>
      <w:r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tick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 </w:t>
      </w:r>
      <w:r w:rsidR="00E46579" w:rsidRPr="003D286B">
        <w:rPr>
          <w:rFonts w:ascii="Arial" w:hAnsi="Arial" w:cs="Arial"/>
          <w:color w:val="1C180F"/>
          <w:sz w:val="24"/>
          <w:szCs w:val="24"/>
          <w:lang w:val="en-GB"/>
        </w:rPr>
        <w:t>Th</w:t>
      </w:r>
      <w:r w:rsidR="00520006" w:rsidRPr="003D286B">
        <w:rPr>
          <w:rFonts w:ascii="Arial" w:hAnsi="Arial" w:cs="Arial"/>
          <w:color w:val="1C180F"/>
          <w:sz w:val="24"/>
          <w:szCs w:val="24"/>
          <w:lang w:val="en-GB"/>
        </w:rPr>
        <w:t>eory, Organi</w:t>
      </w:r>
      <w:r w:rsidR="00723171" w:rsidRPr="003D286B">
        <w:rPr>
          <w:rFonts w:ascii="Arial" w:hAnsi="Arial" w:cs="Arial"/>
          <w:color w:val="1C180F"/>
          <w:sz w:val="24"/>
          <w:szCs w:val="24"/>
          <w:lang w:val="en-GB"/>
        </w:rPr>
        <w:t>s</w:t>
      </w:r>
      <w:r w:rsidR="00520006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ation and Ethics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0481720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520006" w:rsidRPr="003D286B">
            <w:rPr>
              <w:rFonts w:ascii="MS Gothic" w:eastAsia="MS Gothic" w:hAnsi="MS Gothic" w:cs="Arial"/>
              <w:color w:val="1C180F"/>
              <w:sz w:val="24"/>
              <w:szCs w:val="24"/>
              <w:lang w:val="en-GB"/>
            </w:rPr>
            <w:t>☐</w:t>
          </w:r>
        </w:sdtContent>
      </w:sdt>
      <w:r w:rsidR="00520006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Teaching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32439583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520006" w:rsidRPr="003D286B">
            <w:rPr>
              <w:rFonts w:ascii="MS Gothic" w:eastAsia="MS Gothic" w:hAnsi="MS Gothic" w:cs="Arial"/>
              <w:color w:val="1C180F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Supervising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21955066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</w:p>
    <w:p w14:paraId="7307DF0B" w14:textId="679DE18F" w:rsidR="000A013A" w:rsidRPr="003D286B" w:rsidRDefault="000A013A" w:rsidP="00FE7E31">
      <w:pPr>
        <w:pStyle w:val="BodyText"/>
        <w:tabs>
          <w:tab w:val="left" w:pos="3438"/>
          <w:tab w:val="left" w:pos="5281"/>
          <w:tab w:val="left" w:pos="7419"/>
          <w:tab w:val="left" w:pos="9310"/>
          <w:tab w:val="left" w:pos="9647"/>
        </w:tabs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r w:rsidRPr="003D286B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>Field</w:t>
      </w:r>
      <w:r w:rsidR="004D7E24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>: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(</w:t>
      </w:r>
      <w:r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tick one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 Counselling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35152964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38179113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/ Organisational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94903321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/ Psychotherapy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23474137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</w:p>
    <w:p w14:paraId="19CA4BE5" w14:textId="190BC4E8" w:rsidR="000A013A" w:rsidRPr="003D286B" w:rsidRDefault="000A013A" w:rsidP="00FE7E31">
      <w:pPr>
        <w:pStyle w:val="BodyText"/>
        <w:tabs>
          <w:tab w:val="left" w:pos="3438"/>
          <w:tab w:val="left" w:pos="5281"/>
          <w:tab w:val="left" w:pos="7419"/>
          <w:tab w:val="left" w:pos="9310"/>
          <w:tab w:val="left" w:pos="9647"/>
        </w:tabs>
        <w:spacing w:line="360" w:lineRule="auto"/>
        <w:ind w:left="0" w:right="-284"/>
        <w:rPr>
          <w:rFonts w:ascii="Arial" w:hAnsi="Arial" w:cs="Arial"/>
          <w:color w:val="1C180F"/>
          <w:spacing w:val="-2"/>
          <w:sz w:val="16"/>
          <w:szCs w:val="16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 candidate hereby certifies that he/</w:t>
      </w:r>
      <w:r w:rsidR="008720CD" w:rsidRPr="003D286B">
        <w:rPr>
          <w:rFonts w:ascii="Arial" w:hAnsi="Arial" w:cs="Arial"/>
          <w:color w:val="1C180F"/>
          <w:sz w:val="24"/>
          <w:szCs w:val="24"/>
          <w:lang w:val="en-GB"/>
        </w:rPr>
        <w:t>s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he/they have completed all the tasks, responsibilities and supervision as required by the training contract endorsed on (date):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340976711"/>
          <w:placeholder>
            <w:docPart w:val="720AFFAE2FA440EFAD5E191F575CF784"/>
          </w:placeholder>
        </w:sdtPr>
        <w:sdtEndPr/>
        <w:sdtContent>
          <w:bookmarkStart w:id="1" w:name="_Hlk188289542"/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795186237"/>
              <w:placeholder>
                <w:docPart w:val="A499684DF65C40CF8001BB9CDB12F162"/>
              </w:placeholder>
            </w:sdtPr>
            <w:sdtEndPr/>
            <w:sdtContent>
              <w:bookmarkStart w:id="2" w:name="_Hlk188221832"/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  <w:lang w:val="en-GB"/>
                  </w:rPr>
                  <w:id w:val="224184115"/>
                  <w:placeholder>
                    <w:docPart w:val="184E14DA16064ACEBEBC10B3161BD013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Pr="003D286B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  <w:lang w:val="en-GB"/>
                    </w:rPr>
                    <w:t>Click or tap to enter a date.</w:t>
                  </w:r>
                </w:sdtContent>
              </w:sdt>
              <w:bookmarkEnd w:id="2"/>
            </w:sdtContent>
          </w:sdt>
          <w:bookmarkEnd w:id="1"/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and</w:t>
      </w:r>
      <w:r w:rsidRPr="003D286B">
        <w:rPr>
          <w:rFonts w:ascii="Arial" w:hAnsi="Arial" w:cs="Arial"/>
          <w:color w:val="1C180F"/>
          <w:spacing w:val="-1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conform</w:t>
      </w:r>
      <w:r w:rsidR="000B783B" w:rsidRPr="003D286B">
        <w:rPr>
          <w:rFonts w:ascii="Arial" w:hAnsi="Arial" w:cs="Arial"/>
          <w:color w:val="1C180F"/>
          <w:sz w:val="24"/>
          <w:szCs w:val="24"/>
          <w:lang w:val="en-GB"/>
        </w:rPr>
        <w:t>ed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with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all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current</w:t>
      </w:r>
      <w:r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requirements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laid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down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by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EATA/ITAA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for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training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and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certification.</w:t>
      </w:r>
    </w:p>
    <w:p w14:paraId="19892D24" w14:textId="7A077663" w:rsidR="000A013A" w:rsidRPr="003D286B" w:rsidRDefault="000A013A" w:rsidP="00FE7E31">
      <w:pPr>
        <w:pStyle w:val="BodyText"/>
        <w:tabs>
          <w:tab w:val="left" w:pos="2478"/>
          <w:tab w:val="left" w:pos="8443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 xml:space="preserve">Candidate’s signature: </w:t>
      </w:r>
      <w:sdt>
        <w:sdtPr>
          <w:rPr>
            <w:rFonts w:ascii="Arial" w:hAnsi="Arial" w:cs="Arial"/>
            <w:b/>
            <w:bCs/>
            <w:color w:val="1C180F"/>
            <w:sz w:val="24"/>
            <w:szCs w:val="24"/>
            <w:lang w:val="en-GB"/>
          </w:rPr>
          <w:id w:val="1681387261"/>
          <w:placeholder>
            <w:docPart w:val="E7709248063F4171B8B7C55DDB3F0375"/>
          </w:placeholder>
          <w:showingPlcHdr/>
        </w:sdtPr>
        <w:sdtEndPr>
          <w:rPr>
            <w:b w:val="0"/>
            <w:bCs w:val="0"/>
          </w:rPr>
        </w:sdtEndPr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C12508" w:rsidRPr="003D286B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 xml:space="preserve"> Date</w:t>
      </w:r>
      <w:r w:rsidR="00C12508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292497079"/>
          <w:placeholder>
            <w:docPart w:val="E91E2B956484674FA9CCF6F7DE4ACC03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-733389333"/>
              <w:placeholder>
                <w:docPart w:val="E6A7D3720B34D24DB3BB2E14F6429FC7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  <w:lang w:val="en-GB"/>
                  </w:rPr>
                  <w:id w:val="1706837599"/>
                  <w:placeholder>
                    <w:docPart w:val="B4C111CAD08EEA4AAA86BB07A485B91D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="00C12508" w:rsidRPr="003D286B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  <w:lang w:val="en-GB"/>
                    </w:rPr>
                    <w:t>Click or tap to enter a date.</w:t>
                  </w:r>
                </w:sdtContent>
              </w:sdt>
            </w:sdtContent>
          </w:sdt>
        </w:sdtContent>
      </w:sdt>
    </w:p>
    <w:p w14:paraId="030ECE3A" w14:textId="77777777" w:rsidR="000B783B" w:rsidRPr="003D286B" w:rsidRDefault="000B783B" w:rsidP="00FE7E31">
      <w:pPr>
        <w:spacing w:line="360" w:lineRule="auto"/>
        <w:ind w:right="-284"/>
        <w:rPr>
          <w:rFonts w:ascii="Arial" w:hAnsi="Arial" w:cs="Arial"/>
          <w:b/>
          <w:color w:val="1C180F"/>
          <w:sz w:val="16"/>
          <w:szCs w:val="16"/>
          <w:lang w:val="en-GB"/>
        </w:rPr>
      </w:pPr>
    </w:p>
    <w:p w14:paraId="3E958CC1" w14:textId="0BC79794" w:rsidR="000A013A" w:rsidRPr="003D286B" w:rsidRDefault="000A013A" w:rsidP="00FE7E31">
      <w:pPr>
        <w:spacing w:line="360" w:lineRule="auto"/>
        <w:ind w:right="-284"/>
        <w:rPr>
          <w:rFonts w:ascii="Arial" w:hAnsi="Arial" w:cs="Arial"/>
          <w:color w:val="1C180F"/>
          <w:sz w:val="24"/>
          <w:szCs w:val="24"/>
          <w:lang w:val="en-GB"/>
        </w:rPr>
      </w:pPr>
      <w:r w:rsidRPr="003D286B">
        <w:rPr>
          <w:rFonts w:ascii="Arial" w:hAnsi="Arial" w:cs="Arial"/>
          <w:b/>
          <w:color w:val="1C180F"/>
          <w:sz w:val="24"/>
          <w:szCs w:val="24"/>
          <w:lang w:val="en-GB"/>
        </w:rPr>
        <w:t>Name</w:t>
      </w:r>
      <w:r w:rsidRPr="003D286B">
        <w:rPr>
          <w:rFonts w:ascii="Arial" w:hAnsi="Arial" w:cs="Arial"/>
          <w:b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color w:val="1C180F"/>
          <w:sz w:val="24"/>
          <w:szCs w:val="24"/>
          <w:lang w:val="en-GB"/>
        </w:rPr>
        <w:t>of</w:t>
      </w:r>
      <w:r w:rsidRPr="003D286B">
        <w:rPr>
          <w:rFonts w:ascii="Arial" w:hAnsi="Arial" w:cs="Arial"/>
          <w:b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color w:val="1C180F"/>
          <w:sz w:val="24"/>
          <w:szCs w:val="24"/>
          <w:lang w:val="en-GB"/>
        </w:rPr>
        <w:t>Principal</w:t>
      </w:r>
      <w:r w:rsidRPr="003D286B">
        <w:rPr>
          <w:rFonts w:ascii="Arial" w:hAnsi="Arial" w:cs="Arial"/>
          <w:b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color w:val="1C180F"/>
          <w:sz w:val="24"/>
          <w:szCs w:val="24"/>
          <w:lang w:val="en-GB"/>
        </w:rPr>
        <w:t>Supervisor</w:t>
      </w:r>
      <w:r w:rsidRPr="003D286B">
        <w:rPr>
          <w:rFonts w:ascii="Arial" w:hAnsi="Arial" w:cs="Arial"/>
          <w:b/>
          <w:color w:val="1C180F"/>
          <w:spacing w:val="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(</w:t>
      </w:r>
      <w:r w:rsidRPr="003D286B">
        <w:rPr>
          <w:rFonts w:ascii="Arial" w:hAnsi="Arial" w:cs="Arial"/>
          <w:i/>
          <w:iCs/>
          <w:color w:val="1C180F"/>
          <w:sz w:val="24"/>
          <w:szCs w:val="24"/>
          <w:lang w:val="en-GB"/>
        </w:rPr>
        <w:t>must</w:t>
      </w:r>
      <w:r w:rsidRPr="003D286B">
        <w:rPr>
          <w:rFonts w:ascii="Arial" w:hAnsi="Arial" w:cs="Arial"/>
          <w:i/>
          <w:iCs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i/>
          <w:iCs/>
          <w:color w:val="1C180F"/>
          <w:sz w:val="24"/>
          <w:szCs w:val="24"/>
          <w:lang w:val="en-GB"/>
        </w:rPr>
        <w:t>be</w:t>
      </w:r>
      <w:r w:rsidRPr="003D286B">
        <w:rPr>
          <w:rFonts w:ascii="Arial" w:hAnsi="Arial" w:cs="Arial"/>
          <w:i/>
          <w:iCs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i/>
          <w:iCs/>
          <w:color w:val="1C180F"/>
          <w:sz w:val="24"/>
          <w:szCs w:val="24"/>
          <w:lang w:val="en-GB"/>
        </w:rPr>
        <w:t>current</w:t>
      </w:r>
      <w:r w:rsidRPr="003D286B">
        <w:rPr>
          <w:rFonts w:ascii="Arial" w:hAnsi="Arial" w:cs="Arial"/>
          <w:i/>
          <w:iCs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i/>
          <w:iCs/>
          <w:color w:val="1C180F"/>
          <w:spacing w:val="-2"/>
          <w:sz w:val="24"/>
          <w:szCs w:val="24"/>
          <w:lang w:val="en-GB"/>
        </w:rPr>
        <w:t>TSTA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749181114"/>
          <w:placeholder>
            <w:docPart w:val="F71631C8C1C14AF49086BE7BAA5FC722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</w:p>
    <w:p w14:paraId="0A459751" w14:textId="4DDA7DA1" w:rsidR="000A013A" w:rsidRPr="003D286B" w:rsidRDefault="000A013A" w:rsidP="00FE7E31">
      <w:pPr>
        <w:spacing w:line="360" w:lineRule="auto"/>
        <w:ind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As</w:t>
      </w:r>
      <w:r w:rsidRPr="003D286B">
        <w:rPr>
          <w:rFonts w:ascii="Arial" w:hAnsi="Arial" w:cs="Arial"/>
          <w:color w:val="1C180F"/>
          <w:spacing w:val="-9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Principal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Supervisor </w:t>
      </w:r>
      <w:r w:rsidRPr="003D286B">
        <w:rPr>
          <w:rFonts w:ascii="Arial" w:hAnsi="Arial" w:cs="Arial"/>
          <w:i/>
          <w:iCs/>
          <w:color w:val="1C180F"/>
          <w:spacing w:val="-2"/>
          <w:sz w:val="24"/>
          <w:szCs w:val="24"/>
          <w:lang w:val="en-GB"/>
        </w:rPr>
        <w:t>(please tick)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:</w:t>
      </w:r>
    </w:p>
    <w:p w14:paraId="2ACAB1AE" w14:textId="57A81B48" w:rsidR="000A013A" w:rsidRPr="003D286B" w:rsidRDefault="005C0C1D" w:rsidP="00FE7E31">
      <w:pPr>
        <w:pStyle w:val="BodyText"/>
        <w:tabs>
          <w:tab w:val="left" w:pos="678"/>
          <w:tab w:val="left" w:pos="5002"/>
          <w:tab w:val="left" w:pos="8650"/>
          <w:tab w:val="left" w:pos="8705"/>
          <w:tab w:val="left" w:pos="9988"/>
        </w:tabs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42485215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054DC4" w:rsidRPr="003D286B">
            <w:rPr>
              <w:rFonts w:ascii="MS Gothic" w:eastAsia="MS Gothic" w:hAnsi="MS Gothic" w:cs="Aria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I provided training and supervision for the duration of the contract, or </w:t>
      </w:r>
    </w:p>
    <w:p w14:paraId="5214E1D4" w14:textId="5FED6A44" w:rsidR="004D7E24" w:rsidRPr="00600FDA" w:rsidRDefault="005C0C1D" w:rsidP="00FE7E31">
      <w:pPr>
        <w:pStyle w:val="BodyText"/>
        <w:tabs>
          <w:tab w:val="left" w:pos="678"/>
          <w:tab w:val="left" w:pos="5002"/>
          <w:tab w:val="left" w:pos="8650"/>
          <w:tab w:val="left" w:pos="8705"/>
          <w:tab w:val="left" w:pos="9988"/>
        </w:tabs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65004346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0A013A"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I assumed responsibility on (</w:t>
      </w:r>
      <w:r w:rsidR="000A013A"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date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34544961"/>
          <w:placeholder>
            <w:docPart w:val="48481D08F45545E99800418C210F849A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2111697541"/>
              <w:placeholder>
                <w:docPart w:val="1C3173EFEDD64DE890FAF69BA30CDFCB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0A013A" w:rsidRPr="003D286B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br/>
        <w:t>Subsequent to a transfer from prior Principal Supervisor (</w:t>
      </w:r>
      <w:r w:rsidR="000A013A"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name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22814432"/>
          <w:placeholder>
            <w:docPart w:val="24A7549894C54EE0830E27F92CC7C5E5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</w:p>
    <w:p w14:paraId="25F28097" w14:textId="7218071C" w:rsidR="008720CD" w:rsidRPr="00600FDA" w:rsidRDefault="000A013A" w:rsidP="00FE7E31">
      <w:pPr>
        <w:pStyle w:val="BodyText"/>
        <w:tabs>
          <w:tab w:val="left" w:pos="678"/>
          <w:tab w:val="left" w:pos="5002"/>
          <w:tab w:val="left" w:pos="8650"/>
          <w:tab w:val="left" w:pos="8705"/>
          <w:tab w:val="left" w:pos="9988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 candidate was last supervised in my presence on (</w:t>
      </w:r>
      <w:r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date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626213052"/>
          <w:placeholder>
            <w:docPart w:val="E769E807DFF843EC8CC64C1AB5099F91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-821508835"/>
              <w:placeholder>
                <w:docPart w:val="BBD82AF2C67C40558279ECF24423E1CE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3D286B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</w:p>
    <w:p w14:paraId="729F3C80" w14:textId="62629E8D" w:rsidR="000A013A" w:rsidRPr="003D286B" w:rsidRDefault="004D7E24" w:rsidP="00FE7E31">
      <w:pPr>
        <w:pStyle w:val="BodyText"/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color w:val="1C180F"/>
          <w:sz w:val="24"/>
          <w:szCs w:val="24"/>
          <w:lang w:val="en-GB"/>
        </w:rPr>
        <w:t>The c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andidate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taught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an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approved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TA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101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course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my presence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or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presence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>of</w:t>
      </w:r>
    </w:p>
    <w:p w14:paraId="61E0F72E" w14:textId="77777777" w:rsidR="000A013A" w:rsidRPr="003D286B" w:rsidRDefault="000A013A" w:rsidP="00FE7E31">
      <w:pPr>
        <w:tabs>
          <w:tab w:val="left" w:pos="5387"/>
          <w:tab w:val="left" w:pos="9974"/>
        </w:tabs>
        <w:spacing w:line="360" w:lineRule="auto"/>
        <w:ind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(</w:t>
      </w:r>
      <w:r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name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260636084"/>
          <w:placeholder>
            <w:docPart w:val="224EDF9A8D7347AC8348D9E5DF4D27D5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TSTA on (</w:t>
      </w:r>
      <w:r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date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330669167"/>
          <w:placeholder>
            <w:docPart w:val="27ED28E459CD43438FBA051A83286565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82C6957" w14:textId="77777777" w:rsidR="000E1D15" w:rsidRPr="003D286B" w:rsidRDefault="000E1D15" w:rsidP="00FE7E31">
      <w:pPr>
        <w:pStyle w:val="Heading1"/>
        <w:spacing w:line="360" w:lineRule="auto"/>
        <w:ind w:left="0" w:right="-284"/>
        <w:jc w:val="left"/>
        <w:rPr>
          <w:rFonts w:ascii="Arial" w:hAnsi="Arial" w:cs="Arial"/>
          <w:color w:val="1C180F"/>
          <w:sz w:val="16"/>
          <w:szCs w:val="16"/>
          <w:lang w:val="en-GB"/>
        </w:rPr>
      </w:pPr>
    </w:p>
    <w:p w14:paraId="19EED758" w14:textId="5DB6990D" w:rsidR="000A013A" w:rsidRPr="003D286B" w:rsidRDefault="000A013A" w:rsidP="00FE7E31">
      <w:pPr>
        <w:pStyle w:val="Heading1"/>
        <w:spacing w:line="360" w:lineRule="auto"/>
        <w:ind w:left="0" w:right="-284"/>
        <w:jc w:val="left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For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TEACHING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endorsement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requirements: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br/>
      </w:r>
      <w:r w:rsidR="008720CD" w:rsidRPr="003D286B">
        <w:rPr>
          <w:rFonts w:ascii="Arial" w:hAnsi="Arial" w:cs="Arial"/>
          <w:color w:val="1C180F"/>
          <w:sz w:val="24"/>
          <w:szCs w:val="24"/>
          <w:lang w:val="en-GB"/>
        </w:rPr>
        <w:t>The c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andidate</w:t>
      </w:r>
      <w:r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has</w:t>
      </w:r>
      <w:r w:rsidRPr="003D286B">
        <w:rPr>
          <w:rFonts w:ascii="Arial" w:hAnsi="Arial" w:cs="Arial"/>
          <w:color w:val="1C180F"/>
          <w:spacing w:val="-7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completed:</w:t>
      </w:r>
    </w:p>
    <w:p w14:paraId="7AC80795" w14:textId="1388CED4" w:rsidR="000A013A" w:rsidRPr="003D286B" w:rsidRDefault="005C0C1D" w:rsidP="00FE7E31">
      <w:pPr>
        <w:pStyle w:val="BodyText"/>
        <w:tabs>
          <w:tab w:val="left" w:pos="678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972368093"/>
          <w:placeholder>
            <w:docPart w:val="7C8DE682C95042318149B3A5A4E88A34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hrs.</w:t>
      </w:r>
      <w:r w:rsidR="000A013A" w:rsidRPr="003D286B">
        <w:rPr>
          <w:rFonts w:ascii="Arial" w:hAnsi="Arial" w:cs="Arial"/>
          <w:color w:val="1C180F"/>
          <w:spacing w:val="-8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(300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min.)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experience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teaching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his/her</w:t>
      </w:r>
      <w:r w:rsidR="000E1D15" w:rsidRPr="003D286B">
        <w:rPr>
          <w:rFonts w:ascii="Arial" w:hAnsi="Arial" w:cs="Arial"/>
          <w:color w:val="1C180F"/>
          <w:sz w:val="24"/>
          <w:szCs w:val="24"/>
          <w:lang w:val="en-GB"/>
        </w:rPr>
        <w:t>/their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D76F23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speciality.</w:t>
      </w:r>
    </w:p>
    <w:p w14:paraId="66D7DD4E" w14:textId="26025791" w:rsidR="000A013A" w:rsidRPr="003D286B" w:rsidRDefault="005C0C1D" w:rsidP="00FE7E31">
      <w:pPr>
        <w:pStyle w:val="BodyText"/>
        <w:tabs>
          <w:tab w:val="left" w:pos="678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37233585"/>
          <w:placeholder>
            <w:docPart w:val="653A7E65E4FF4E6087A67205297D3872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hrs.</w:t>
      </w:r>
      <w:r w:rsidR="000A013A" w:rsidRPr="003D286B">
        <w:rPr>
          <w:rFonts w:ascii="Arial" w:hAnsi="Arial" w:cs="Arial"/>
          <w:color w:val="1C180F"/>
          <w:spacing w:val="-8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(100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min.)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continuing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education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his/her</w:t>
      </w:r>
      <w:r w:rsidR="000E1D15" w:rsidRPr="003D286B">
        <w:rPr>
          <w:rFonts w:ascii="Arial" w:hAnsi="Arial" w:cs="Arial"/>
          <w:color w:val="1C180F"/>
          <w:sz w:val="24"/>
          <w:szCs w:val="24"/>
          <w:lang w:val="en-GB"/>
        </w:rPr>
        <w:t>/their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D76F23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speciality.</w:t>
      </w:r>
    </w:p>
    <w:p w14:paraId="0251F50C" w14:textId="77777777" w:rsidR="000A013A" w:rsidRPr="003D286B" w:rsidRDefault="005C0C1D" w:rsidP="00FE7E31">
      <w:pPr>
        <w:pStyle w:val="BodyText"/>
        <w:tabs>
          <w:tab w:val="left" w:pos="678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857005763"/>
          <w:placeholder>
            <w:docPart w:val="261449DBA5C94719BC480657CCB67206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hrs.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(12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min.)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which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6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must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have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been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at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n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ational or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international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level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of presentations at conferences and professional meetings.</w:t>
      </w:r>
    </w:p>
    <w:p w14:paraId="1D327C91" w14:textId="332DCDE6" w:rsidR="000A013A" w:rsidRPr="003D286B" w:rsidRDefault="006B060C" w:rsidP="00FE7E31">
      <w:pPr>
        <w:pStyle w:val="BodyText"/>
        <w:tabs>
          <w:tab w:val="left" w:pos="2601"/>
          <w:tab w:val="left" w:pos="4200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 c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andidate has received a total of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471559711"/>
          <w:placeholder>
            <w:docPart w:val="8706D62F2544499DA297BDC63CE674C7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hrs</w:t>
      </w:r>
      <w:r w:rsidR="000A013A" w:rsidRPr="003D286B">
        <w:rPr>
          <w:rFonts w:ascii="Arial" w:hAnsi="Arial" w:cs="Arial"/>
          <w:sz w:val="24"/>
          <w:szCs w:val="24"/>
          <w:lang w:val="en-GB"/>
        </w:rPr>
        <w:t>.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(50</w:t>
      </w:r>
      <w:r w:rsidR="000A013A" w:rsidRPr="003D286B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minimum)</w:t>
      </w:r>
      <w:r w:rsidR="000A013A" w:rsidRPr="003D286B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supervision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by</w:t>
      </w:r>
      <w:r w:rsidR="000A013A" w:rsidRPr="003D286B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a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TSTA</w:t>
      </w:r>
      <w:r w:rsidR="000A013A" w:rsidRPr="003D286B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his/her</w:t>
      </w:r>
      <w:r w:rsidRPr="003D286B">
        <w:rPr>
          <w:rFonts w:ascii="Arial" w:hAnsi="Arial" w:cs="Arial"/>
          <w:sz w:val="24"/>
          <w:szCs w:val="24"/>
          <w:lang w:val="en-GB"/>
        </w:rPr>
        <w:t>/their</w:t>
      </w:r>
      <w:r w:rsidR="000A013A" w:rsidRPr="003D286B">
        <w:rPr>
          <w:rFonts w:ascii="Arial" w:hAnsi="Arial" w:cs="Arial"/>
          <w:sz w:val="24"/>
          <w:szCs w:val="24"/>
          <w:lang w:val="en-GB"/>
        </w:rPr>
        <w:t xml:space="preserve"> teaching of which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23638610"/>
          <w:placeholder>
            <w:docPart w:val="DDB10FAC7EAE48F58164F43E8D61F08B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sz w:val="24"/>
          <w:szCs w:val="24"/>
          <w:lang w:val="en-GB"/>
        </w:rPr>
        <w:t xml:space="preserve"> hrs. were provided by me.</w:t>
      </w:r>
    </w:p>
    <w:p w14:paraId="47215775" w14:textId="77777777" w:rsidR="008720CD" w:rsidRPr="00600FDA" w:rsidRDefault="008720CD" w:rsidP="00FE7E31">
      <w:pPr>
        <w:spacing w:line="360" w:lineRule="auto"/>
        <w:ind w:right="-284"/>
        <w:rPr>
          <w:rFonts w:ascii="Arial" w:hAnsi="Arial" w:cs="Arial"/>
          <w:b/>
          <w:sz w:val="16"/>
          <w:szCs w:val="16"/>
          <w:lang w:val="en-GB"/>
        </w:rPr>
      </w:pPr>
    </w:p>
    <w:p w14:paraId="4B963622" w14:textId="631DE91B" w:rsidR="000A013A" w:rsidRPr="003D286B" w:rsidRDefault="000A013A" w:rsidP="00FE7E31">
      <w:pPr>
        <w:spacing w:line="360" w:lineRule="auto"/>
        <w:ind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b/>
          <w:sz w:val="24"/>
          <w:szCs w:val="24"/>
          <w:lang w:val="en-GB"/>
        </w:rPr>
        <w:t>For</w:t>
      </w:r>
      <w:r w:rsidRPr="003D286B">
        <w:rPr>
          <w:rFonts w:ascii="Arial" w:hAnsi="Arial" w:cs="Arial"/>
          <w:b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sz w:val="24"/>
          <w:szCs w:val="24"/>
          <w:lang w:val="en-GB"/>
        </w:rPr>
        <w:t>SUPERVISING</w:t>
      </w:r>
      <w:r w:rsidRPr="003D286B">
        <w:rPr>
          <w:rFonts w:ascii="Arial" w:hAnsi="Arial" w:cs="Arial"/>
          <w:b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sz w:val="24"/>
          <w:szCs w:val="24"/>
          <w:lang w:val="en-GB"/>
        </w:rPr>
        <w:t>Endorsement</w:t>
      </w:r>
      <w:r w:rsidRPr="003D286B">
        <w:rPr>
          <w:rFonts w:ascii="Arial" w:hAnsi="Arial" w:cs="Arial"/>
          <w:b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b/>
          <w:spacing w:val="-2"/>
          <w:sz w:val="24"/>
          <w:szCs w:val="24"/>
          <w:lang w:val="en-GB"/>
        </w:rPr>
        <w:t>Requirements:</w:t>
      </w:r>
      <w:r w:rsidRPr="003D286B">
        <w:rPr>
          <w:rFonts w:ascii="Arial" w:hAnsi="Arial" w:cs="Arial"/>
          <w:b/>
          <w:spacing w:val="-2"/>
          <w:sz w:val="24"/>
          <w:szCs w:val="24"/>
          <w:lang w:val="en-GB"/>
        </w:rPr>
        <w:br/>
      </w:r>
      <w:r w:rsidR="006B060C" w:rsidRPr="003D286B">
        <w:rPr>
          <w:rFonts w:ascii="Arial" w:hAnsi="Arial" w:cs="Arial"/>
          <w:b/>
          <w:bCs/>
          <w:sz w:val="24"/>
          <w:szCs w:val="24"/>
          <w:lang w:val="en-GB"/>
        </w:rPr>
        <w:t>The c</w:t>
      </w:r>
      <w:r w:rsidRPr="003D286B">
        <w:rPr>
          <w:rFonts w:ascii="Arial" w:hAnsi="Arial" w:cs="Arial"/>
          <w:b/>
          <w:bCs/>
          <w:sz w:val="24"/>
          <w:szCs w:val="24"/>
          <w:lang w:val="en-GB"/>
        </w:rPr>
        <w:t xml:space="preserve">andidate has completed </w:t>
      </w:r>
      <w:r w:rsidRPr="003D286B">
        <w:rPr>
          <w:rFonts w:ascii="Arial" w:hAnsi="Arial" w:cs="Arial"/>
          <w:b/>
          <w:bCs/>
          <w:sz w:val="24"/>
          <w:szCs w:val="24"/>
          <w:lang w:val="en-GB"/>
        </w:rPr>
        <w:br/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381915691"/>
          <w:placeholder>
            <w:docPart w:val="2D00BCF4263E460AB6254DCF927A5341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3D286B">
        <w:rPr>
          <w:rFonts w:ascii="Arial" w:hAnsi="Arial" w:cs="Arial"/>
          <w:sz w:val="24"/>
          <w:szCs w:val="24"/>
          <w:lang w:val="en-GB"/>
        </w:rPr>
        <w:t xml:space="preserve"> hrs.</w:t>
      </w:r>
      <w:r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(500</w:t>
      </w:r>
      <w:r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min.)</w:t>
      </w:r>
      <w:r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of</w:t>
      </w:r>
      <w:r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experience</w:t>
      </w:r>
      <w:r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by</w:t>
      </w:r>
      <w:r w:rsidRPr="003D286B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supervising</w:t>
      </w:r>
      <w:r w:rsidRPr="003D286B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in</w:t>
      </w:r>
      <w:r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sz w:val="24"/>
          <w:szCs w:val="24"/>
          <w:lang w:val="en-GB"/>
        </w:rPr>
        <w:t>individual and/or group supervision sessions.</w:t>
      </w:r>
    </w:p>
    <w:p w14:paraId="7A62ECD6" w14:textId="77777777" w:rsidR="00600FDA" w:rsidRDefault="00600FDA" w:rsidP="00FE7E31">
      <w:pPr>
        <w:pStyle w:val="BodyText"/>
        <w:tabs>
          <w:tab w:val="left" w:leader="underscore" w:pos="2972"/>
          <w:tab w:val="left" w:pos="3682"/>
        </w:tabs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</w:p>
    <w:p w14:paraId="3DC408F7" w14:textId="77777777" w:rsidR="00600FDA" w:rsidRPr="00600FDA" w:rsidRDefault="00600FDA" w:rsidP="00FE7E31">
      <w:pPr>
        <w:pStyle w:val="BodyText"/>
        <w:tabs>
          <w:tab w:val="left" w:leader="underscore" w:pos="2972"/>
          <w:tab w:val="left" w:pos="3682"/>
        </w:tabs>
        <w:spacing w:line="360" w:lineRule="auto"/>
        <w:ind w:left="0" w:right="-284"/>
        <w:rPr>
          <w:rFonts w:ascii="Arial" w:hAnsi="Arial" w:cs="Arial"/>
          <w:sz w:val="10"/>
          <w:szCs w:val="10"/>
          <w:lang w:val="en-GB"/>
        </w:rPr>
      </w:pPr>
    </w:p>
    <w:p w14:paraId="5CA78C85" w14:textId="2E6397D1" w:rsidR="000A013A" w:rsidRPr="003D286B" w:rsidRDefault="00600FDA" w:rsidP="00FE7E31">
      <w:pPr>
        <w:pStyle w:val="BodyText"/>
        <w:tabs>
          <w:tab w:val="left" w:leader="underscore" w:pos="2972"/>
          <w:tab w:val="left" w:pos="3682"/>
        </w:tabs>
        <w:spacing w:line="360" w:lineRule="auto"/>
        <w:ind w:left="0" w:right="-284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The c</w:t>
      </w:r>
      <w:r w:rsidR="000A013A" w:rsidRPr="003D286B">
        <w:rPr>
          <w:rFonts w:ascii="Arial" w:hAnsi="Arial" w:cs="Arial"/>
          <w:sz w:val="24"/>
          <w:szCs w:val="24"/>
          <w:lang w:val="en-GB"/>
        </w:rPr>
        <w:t xml:space="preserve">andidate has received a total of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476977134"/>
          <w:placeholder>
            <w:docPart w:val="BD18307AB005408AB5484B1361684211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sz w:val="24"/>
          <w:szCs w:val="24"/>
          <w:lang w:val="en-GB"/>
        </w:rPr>
        <w:t xml:space="preserve">hrs. (45 minimum) of supervision of his/her/their supervision, of which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372515382"/>
          <w:placeholder>
            <w:docPart w:val="888684EACF3740B5B1578CD44EAB47E1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sz w:val="24"/>
          <w:szCs w:val="24"/>
          <w:lang w:val="en-GB"/>
        </w:rPr>
        <w:t>hrs.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were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provided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by</w:t>
      </w:r>
      <w:r w:rsidR="000A013A" w:rsidRPr="003D286B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me.</w:t>
      </w:r>
      <w:r w:rsidR="000A013A" w:rsidRPr="003D286B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(The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supervision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the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first</w:t>
      </w:r>
      <w:r w:rsidR="000A013A" w:rsidRPr="003D286B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101 accounts</w:t>
      </w:r>
      <w:r w:rsidR="000A013A" w:rsidRPr="003D286B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for</w:t>
      </w:r>
      <w:r w:rsidR="000A013A" w:rsidRPr="003D286B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5</w:t>
      </w:r>
      <w:r w:rsidR="000A013A" w:rsidRPr="003D286B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hours</w:t>
      </w:r>
      <w:r w:rsidR="000A013A" w:rsidRPr="003D286B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pacing w:val="-2"/>
          <w:sz w:val="24"/>
          <w:szCs w:val="24"/>
          <w:lang w:val="en-GB"/>
        </w:rPr>
        <w:t>maximum)</w:t>
      </w:r>
    </w:p>
    <w:p w14:paraId="7596CAE5" w14:textId="77777777" w:rsidR="000A013A" w:rsidRPr="00253383" w:rsidRDefault="000A013A" w:rsidP="00FE7E31">
      <w:pPr>
        <w:spacing w:line="360" w:lineRule="auto"/>
        <w:ind w:right="-284"/>
        <w:jc w:val="both"/>
        <w:rPr>
          <w:rFonts w:ascii="Arial" w:hAnsi="Arial" w:cs="Arial"/>
          <w:sz w:val="16"/>
          <w:szCs w:val="16"/>
          <w:lang w:val="en-GB"/>
        </w:rPr>
      </w:pPr>
    </w:p>
    <w:p w14:paraId="07BBFEE7" w14:textId="1C4F2CDF" w:rsidR="000A013A" w:rsidRPr="003D286B" w:rsidRDefault="00D76F23" w:rsidP="00FE7E31">
      <w:pPr>
        <w:pStyle w:val="BodyText"/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color w:val="1C180F"/>
          <w:sz w:val="24"/>
          <w:szCs w:val="24"/>
          <w:lang w:val="en-GB"/>
        </w:rPr>
        <w:t>These are the n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ames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of</w:t>
      </w:r>
      <w:r w:rsidR="000A013A" w:rsidRPr="003D286B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two</w:t>
      </w:r>
      <w:r w:rsidR="000A013A" w:rsidRPr="003D286B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sz w:val="24"/>
          <w:szCs w:val="24"/>
          <w:lang w:val="en-GB"/>
        </w:rPr>
        <w:t>supervisees</w:t>
      </w:r>
      <w:r w:rsidR="000A013A" w:rsidRPr="003D286B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whom</w:t>
      </w:r>
      <w:r w:rsidR="000A013A"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the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candidate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has supervised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for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at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least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40 hours each:</w:t>
      </w:r>
    </w:p>
    <w:p w14:paraId="24A94BAB" w14:textId="77777777" w:rsidR="000A013A" w:rsidRPr="003D286B" w:rsidRDefault="000A013A" w:rsidP="00FE7E31">
      <w:pPr>
        <w:pStyle w:val="ListParagraph"/>
        <w:numPr>
          <w:ilvl w:val="0"/>
          <w:numId w:val="1"/>
        </w:numPr>
        <w:tabs>
          <w:tab w:val="left" w:pos="358"/>
          <w:tab w:val="left" w:pos="7517"/>
        </w:tabs>
        <w:spacing w:line="360" w:lineRule="auto"/>
        <w:ind w:left="0" w:right="-284" w:firstLine="0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Name: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370909786"/>
          <w:placeholder>
            <w:docPart w:val="AA0F37BD514B4B22BB7D5DE2BF4E17DE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2B7753D" w14:textId="246DD5A1" w:rsidR="000A013A" w:rsidRPr="003D286B" w:rsidRDefault="000A013A" w:rsidP="00FE7E31">
      <w:pPr>
        <w:pStyle w:val="ListParagraph"/>
        <w:numPr>
          <w:ilvl w:val="0"/>
          <w:numId w:val="1"/>
        </w:numPr>
        <w:tabs>
          <w:tab w:val="left" w:pos="358"/>
          <w:tab w:val="left" w:pos="7517"/>
        </w:tabs>
        <w:spacing w:line="360" w:lineRule="auto"/>
        <w:ind w:left="0" w:right="-284" w:firstLine="0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Name: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566648177"/>
          <w:placeholder>
            <w:docPart w:val="D0491807693F4C5A99D4A497D9D1F75A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31B8E28A" w14:textId="77777777" w:rsidR="003D286B" w:rsidRPr="00253383" w:rsidRDefault="003D286B" w:rsidP="00FE7E31">
      <w:pPr>
        <w:pStyle w:val="Heading1"/>
        <w:spacing w:line="360" w:lineRule="auto"/>
        <w:ind w:left="0" w:right="-284"/>
        <w:rPr>
          <w:rFonts w:ascii="Arial" w:hAnsi="Arial" w:cs="Arial"/>
          <w:color w:val="1C180F"/>
          <w:sz w:val="16"/>
          <w:szCs w:val="16"/>
          <w:lang w:val="en-GB"/>
        </w:rPr>
      </w:pPr>
    </w:p>
    <w:p w14:paraId="49517BB1" w14:textId="6DB8B3F7" w:rsidR="000A013A" w:rsidRPr="003D286B" w:rsidRDefault="000A013A" w:rsidP="00FE7E31">
      <w:pPr>
        <w:pStyle w:val="Heading1"/>
        <w:spacing w:line="360" w:lineRule="auto"/>
        <w:ind w:left="0" w:right="-284"/>
        <w:rPr>
          <w:rFonts w:ascii="Arial" w:hAnsi="Arial" w:cs="Arial"/>
          <w:color w:val="1C180F"/>
          <w:spacing w:val="-2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following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is to</w:t>
      </w:r>
      <w:r w:rsidRPr="003D286B">
        <w:rPr>
          <w:rFonts w:ascii="Arial" w:hAnsi="Arial" w:cs="Arial"/>
          <w:color w:val="1C180F"/>
          <w:spacing w:val="-8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be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completed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for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all</w:t>
      </w:r>
      <w:r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Candidates,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Teaching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and/or</w:t>
      </w:r>
      <w:r w:rsidRPr="003D286B">
        <w:rPr>
          <w:rFonts w:ascii="Arial" w:hAnsi="Arial" w:cs="Arial"/>
          <w:color w:val="1C180F"/>
          <w:spacing w:val="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>Supervising:</w:t>
      </w:r>
    </w:p>
    <w:p w14:paraId="3088139D" w14:textId="77777777" w:rsidR="003D286B" w:rsidRPr="003D286B" w:rsidRDefault="005C0C1D" w:rsidP="00FE7E31">
      <w:pPr>
        <w:pStyle w:val="BodyText"/>
        <w:spacing w:line="360" w:lineRule="auto"/>
        <w:ind w:left="426" w:right="-284" w:hanging="284"/>
        <w:rPr>
          <w:rFonts w:ascii="Arial" w:hAnsi="Arial" w:cs="Arial"/>
          <w:color w:val="1C180F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202991356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0A013A"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The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candidate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was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certified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by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CoC/IBOC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as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Transactional</w:t>
      </w:r>
      <w:r w:rsidR="000A013A"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Analyst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with: </w:t>
      </w:r>
    </w:p>
    <w:p w14:paraId="009FA00D" w14:textId="1911FCAE" w:rsidR="000A013A" w:rsidRPr="003D286B" w:rsidRDefault="003D286B" w:rsidP="00FE7E31">
      <w:pPr>
        <w:pStyle w:val="BodyText"/>
        <w:spacing w:line="360" w:lineRule="auto"/>
        <w:ind w:left="426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Segoe UI Symbol" w:eastAsia="MS Gothic" w:hAnsi="Segoe UI Symbol" w:cs="Segoe UI Symbol"/>
          <w:color w:val="1C180F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37497015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D1B11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205591836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D1B11"/>
          <w:sz w:val="24"/>
          <w:szCs w:val="24"/>
          <w:lang w:val="en-GB"/>
        </w:rPr>
        <w:t xml:space="preserve"> / Organisational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210467833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3D286B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  <w:r w:rsidR="006B060C" w:rsidRPr="003D286B">
        <w:rPr>
          <w:rFonts w:ascii="Arial" w:hAnsi="Arial" w:cs="Arial"/>
          <w:color w:val="1D1B11"/>
          <w:sz w:val="24"/>
          <w:szCs w:val="24"/>
          <w:lang w:val="en-GB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97421293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6B060C" w:rsidRPr="003D286B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="006B060C" w:rsidRPr="003D286B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speciality</w:t>
      </w:r>
      <w:r w:rsidR="000A013A" w:rsidRPr="003D286B">
        <w:rPr>
          <w:rFonts w:ascii="Arial" w:hAnsi="Arial" w:cs="Arial"/>
          <w:color w:val="1C180F"/>
          <w:spacing w:val="1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pacing w:val="14"/>
          <w:sz w:val="24"/>
          <w:szCs w:val="24"/>
          <w:lang w:val="en-GB"/>
        </w:rPr>
        <w:br/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on (</w:t>
      </w:r>
      <w:r w:rsidR="000A013A" w:rsidRPr="003D286B">
        <w:rPr>
          <w:rFonts w:ascii="Arial" w:hAnsi="Arial" w:cs="Arial"/>
          <w:i/>
          <w:iCs/>
          <w:color w:val="1C180F"/>
          <w:sz w:val="24"/>
          <w:szCs w:val="24"/>
          <w:lang w:val="en-GB"/>
        </w:rPr>
        <w:t>date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515778308"/>
          <w:placeholder>
            <w:docPart w:val="0E0BCD77D6274A9CB0E5F816DBC1634B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392246259"/>
              <w:placeholder>
                <w:docPart w:val="4F8697533A184E508993579D8D3D4819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0A013A" w:rsidRPr="003D286B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</w:p>
    <w:p w14:paraId="54E96865" w14:textId="10A2764A" w:rsidR="000A013A" w:rsidRPr="003D286B" w:rsidRDefault="005C0C1D" w:rsidP="00FE7E31">
      <w:pPr>
        <w:pStyle w:val="BodyText"/>
        <w:tabs>
          <w:tab w:val="left" w:pos="5920"/>
          <w:tab w:val="left" w:pos="8337"/>
          <w:tab w:val="left" w:pos="9970"/>
        </w:tabs>
        <w:spacing w:line="360" w:lineRule="auto"/>
        <w:ind w:left="426" w:right="-284" w:hanging="284"/>
        <w:rPr>
          <w:rFonts w:ascii="Arial" w:hAnsi="Arial" w:cs="Arial"/>
          <w:color w:val="1C180F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52825778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0A013A"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</w:t>
      </w:r>
      <w:r w:rsidR="006B060C" w:rsidRPr="003D286B">
        <w:rPr>
          <w:rFonts w:ascii="Arial" w:hAnsi="Arial" w:cs="Arial"/>
          <w:color w:val="1C180F"/>
          <w:sz w:val="24"/>
          <w:szCs w:val="24"/>
          <w:lang w:val="en-GB"/>
        </w:rPr>
        <w:t>The c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andidate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attended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35-hour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EATA/ITAA</w:t>
      </w:r>
      <w:r w:rsidR="000A013A"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approved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course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ethics,</w:t>
      </w:r>
      <w:r w:rsidR="000A013A"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supervision</w:t>
      </w:r>
      <w:r w:rsidR="000A013A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and</w:t>
      </w:r>
      <w:r w:rsidR="006B060C" w:rsidRPr="003D286B">
        <w:rPr>
          <w:rFonts w:ascii="Arial" w:hAnsi="Arial" w:cs="Arial"/>
          <w:color w:val="1C180F"/>
          <w:spacing w:val="-6"/>
          <w:sz w:val="24"/>
          <w:szCs w:val="24"/>
          <w:lang w:val="en-GB"/>
        </w:rPr>
        <w:t xml:space="preserve">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training, currently known as a Training Endorsement Workshop (TEW) from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1894543099"/>
          <w:placeholder>
            <w:docPart w:val="3C4755EF363B4221B46CED58BAE6DE92"/>
          </w:placeholder>
        </w:sdtPr>
        <w:sdtEndPr/>
        <w:sdtContent>
          <w:sdt>
            <w:sdtPr>
              <w:rPr>
                <w:rFonts w:ascii="Arial" w:hAnsi="Arial" w:cs="Arial"/>
                <w:color w:val="1C180F"/>
                <w:sz w:val="24"/>
                <w:szCs w:val="24"/>
                <w:lang w:val="en-GB"/>
              </w:rPr>
              <w:id w:val="-1534107021"/>
              <w:placeholder>
                <w:docPart w:val="B85C96E5623CFB42A9463FA82E53A005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  <w:lang w:val="en-GB"/>
                  </w:rPr>
                  <w:id w:val="723953692"/>
                  <w:placeholder>
                    <w:docPart w:val="E8AFF328C0547843B4480465FAC0FBB2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="002A5546" w:rsidRPr="003D286B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  <w:lang w:val="en-GB"/>
                    </w:rPr>
                    <w:t>Click or tap to enter a date.</w:t>
                  </w:r>
                </w:sdtContent>
              </w:sdt>
            </w:sdtContent>
          </w:sdt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to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35468737"/>
          <w:placeholder>
            <w:docPart w:val="20DBE6558C0E4EA2A090ED0E44EDDAE0"/>
          </w:placeholder>
        </w:sdtPr>
        <w:sdtEndPr/>
        <w:sdtContent>
          <w:sdt>
            <w:sdtPr>
              <w:rPr>
                <w:rFonts w:ascii="Arial" w:hAnsi="Arial" w:cs="Arial"/>
                <w:color w:val="1C180F"/>
                <w:sz w:val="24"/>
                <w:szCs w:val="24"/>
                <w:lang w:val="en-GB"/>
              </w:rPr>
              <w:id w:val="957144452"/>
              <w:placeholder>
                <w:docPart w:val="911BE21A7FAA334D93C226B63475FF86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color w:val="1D1B11"/>
                    <w:sz w:val="24"/>
                    <w:szCs w:val="24"/>
                    <w:lang w:val="en-GB"/>
                  </w:rPr>
                  <w:id w:val="1852296634"/>
                  <w:placeholder>
                    <w:docPart w:val="7CE92A2C4CFF734EA7C8315BDCF1EA47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="002A5546" w:rsidRPr="003D286B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  <w:lang w:val="en-GB"/>
                    </w:rPr>
                    <w:t>Click or tap to enter a date.</w:t>
                  </w:r>
                </w:sdtContent>
              </w:sdt>
            </w:sdtContent>
          </w:sdt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(</w:t>
      </w:r>
      <w:r w:rsidR="000A013A"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dates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) at (</w:t>
      </w:r>
      <w:r w:rsidR="000A013A"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location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304906418"/>
          <w:placeholder>
            <w:docPart w:val="ECF619ECB1654006A3633DF7BA683CE6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TEW supervisor was (</w:t>
      </w:r>
      <w:r w:rsidR="000A013A" w:rsidRPr="003D286B">
        <w:rPr>
          <w:rFonts w:ascii="Arial" w:hAnsi="Arial" w:cs="Arial"/>
          <w:i/>
          <w:color w:val="1C180F"/>
          <w:sz w:val="24"/>
          <w:szCs w:val="24"/>
          <w:lang w:val="en-GB"/>
        </w:rPr>
        <w:t>name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930078166"/>
          <w:placeholder>
            <w:docPart w:val="A76F7184C5584BE0B6D12B524AFB775A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31D98A4E" w14:textId="07538E05" w:rsidR="000A013A" w:rsidRPr="003D286B" w:rsidRDefault="005C0C1D" w:rsidP="00FE7E31">
      <w:pPr>
        <w:tabs>
          <w:tab w:val="left" w:pos="1015"/>
        </w:tabs>
        <w:spacing w:line="360" w:lineRule="auto"/>
        <w:ind w:left="426" w:right="-284" w:hanging="284"/>
        <w:rPr>
          <w:rFonts w:ascii="Arial" w:eastAsia="Times New Roman" w:hAnsi="Arial" w:cs="Arial"/>
          <w:spacing w:val="-2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92107357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0A013A" w:rsidRPr="003D286B">
            <w:rPr>
              <w:rFonts w:ascii="Segoe UI Symbol" w:eastAsia="MS Gothic" w:hAnsi="Segoe UI Symbol" w:cs="Segoe UI Symbo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="002A5546" w:rsidRPr="003D286B">
        <w:rPr>
          <w:rFonts w:ascii="Arial" w:eastAsia="Times New Roman" w:hAnsi="Arial" w:cs="Arial"/>
          <w:sz w:val="24"/>
          <w:szCs w:val="24"/>
          <w:lang w:val="en-GB"/>
        </w:rPr>
        <w:t>The candidate h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as</w:t>
      </w:r>
      <w:r w:rsidR="000A013A" w:rsidRPr="003D286B">
        <w:rPr>
          <w:rFonts w:ascii="Arial" w:eastAsia="Times New Roman" w:hAnsi="Arial" w:cs="Arial"/>
          <w:spacing w:val="-5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evaluated</w:t>
      </w:r>
      <w:r w:rsidR="000A013A" w:rsidRPr="003D286B">
        <w:rPr>
          <w:rFonts w:ascii="Arial" w:eastAsia="Times New Roman" w:hAnsi="Arial" w:cs="Arial"/>
          <w:spacing w:val="-3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at least</w:t>
      </w:r>
      <w:r w:rsidR="000A013A" w:rsidRPr="003D286B">
        <w:rPr>
          <w:rFonts w:ascii="Arial" w:eastAsia="Times New Roman" w:hAnsi="Arial" w:cs="Arial"/>
          <w:spacing w:val="-1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one</w:t>
      </w:r>
      <w:r w:rsidR="000A013A" w:rsidRPr="003D286B">
        <w:rPr>
          <w:rFonts w:ascii="Arial" w:eastAsia="Times New Roman" w:hAnsi="Arial" w:cs="Arial"/>
          <w:spacing w:val="-2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CTA</w:t>
      </w:r>
      <w:r w:rsidR="000A013A" w:rsidRPr="003D286B">
        <w:rPr>
          <w:rFonts w:ascii="Arial" w:eastAsia="Times New Roman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>Written</w:t>
      </w:r>
      <w:r w:rsidR="000A013A" w:rsidRPr="003D286B">
        <w:rPr>
          <w:rFonts w:ascii="Arial" w:eastAsia="Times New Roman" w:hAnsi="Arial" w:cs="Arial"/>
          <w:spacing w:val="-4"/>
          <w:sz w:val="24"/>
          <w:szCs w:val="24"/>
          <w:lang w:val="en-GB"/>
        </w:rPr>
        <w:t xml:space="preserve"> </w:t>
      </w:r>
      <w:r w:rsidR="000A013A" w:rsidRPr="003D286B">
        <w:rPr>
          <w:rFonts w:ascii="Arial" w:eastAsia="Times New Roman" w:hAnsi="Arial" w:cs="Arial"/>
          <w:spacing w:val="-2"/>
          <w:sz w:val="24"/>
          <w:szCs w:val="24"/>
          <w:lang w:val="en-GB"/>
        </w:rPr>
        <w:t>Exam.</w:t>
      </w:r>
    </w:p>
    <w:p w14:paraId="019B91F4" w14:textId="61847733" w:rsidR="000A013A" w:rsidRPr="003D286B" w:rsidRDefault="005C0C1D" w:rsidP="00FE7E31">
      <w:pPr>
        <w:tabs>
          <w:tab w:val="left" w:pos="1016"/>
        </w:tabs>
        <w:spacing w:line="360" w:lineRule="auto"/>
        <w:ind w:left="426" w:right="-284" w:hanging="284"/>
        <w:rPr>
          <w:rFonts w:ascii="Arial" w:eastAsia="Times New Roman" w:hAnsi="Arial" w:cs="Arial"/>
          <w:color w:val="1D1B11"/>
          <w:sz w:val="24"/>
          <w:szCs w:val="24"/>
          <w:lang w:val="en-GB"/>
        </w:rPr>
      </w:pP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9451022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2A5546" w:rsidRPr="003D286B">
            <w:rPr>
              <w:rFonts w:ascii="MS Gothic" w:eastAsia="MS Gothic" w:hAnsi="MS Gothic" w:cs="Arial"/>
              <w:color w:val="1C180F"/>
              <w:sz w:val="24"/>
              <w:szCs w:val="24"/>
              <w:lang w:val="en-GB"/>
            </w:rPr>
            <w:t>☐</w:t>
          </w:r>
        </w:sdtContent>
      </w:sdt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r w:rsidR="002A5546" w:rsidRPr="003D286B">
        <w:rPr>
          <w:rFonts w:ascii="Arial" w:eastAsia="Times New Roman" w:hAnsi="Arial" w:cs="Arial"/>
          <w:sz w:val="24"/>
          <w:szCs w:val="24"/>
          <w:lang w:val="en-GB"/>
        </w:rPr>
        <w:t>The candidate has a</w:t>
      </w:r>
      <w:r w:rsidR="000A013A" w:rsidRPr="003D286B">
        <w:rPr>
          <w:rFonts w:ascii="Arial" w:eastAsia="Times New Roman" w:hAnsi="Arial" w:cs="Arial"/>
          <w:sz w:val="24"/>
          <w:szCs w:val="24"/>
          <w:lang w:val="en-GB"/>
        </w:rPr>
        <w:t xml:space="preserve">ttended at least one Written Exam Workshop for evaluators of CTA exams 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>on (</w:t>
      </w:r>
      <w:r w:rsidR="000A013A" w:rsidRPr="003D286B">
        <w:rPr>
          <w:rFonts w:ascii="Arial" w:hAnsi="Arial" w:cs="Arial"/>
          <w:i/>
          <w:iCs/>
          <w:color w:val="1C180F"/>
          <w:sz w:val="24"/>
          <w:szCs w:val="24"/>
          <w:lang w:val="en-GB"/>
        </w:rPr>
        <w:t>date</w:t>
      </w:r>
      <w:r w:rsidR="000A013A"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2029554819"/>
          <w:placeholder>
            <w:docPart w:val="C61903100DDD46D5B97EB281A9A1E66B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-676202198"/>
              <w:placeholder>
                <w:docPart w:val="047B1CC42F004AF8808B107B1058820A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0A013A" w:rsidRPr="003D286B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</w:p>
    <w:p w14:paraId="483AF949" w14:textId="77777777" w:rsidR="000A013A" w:rsidRPr="00253383" w:rsidRDefault="000A013A" w:rsidP="00FE7E31">
      <w:pPr>
        <w:pStyle w:val="BodyText"/>
        <w:spacing w:line="360" w:lineRule="auto"/>
        <w:ind w:right="-284"/>
        <w:rPr>
          <w:rFonts w:ascii="Arial" w:hAnsi="Arial" w:cs="Arial"/>
          <w:color w:val="1C180F"/>
          <w:sz w:val="16"/>
          <w:szCs w:val="16"/>
          <w:lang w:val="en-GB"/>
        </w:rPr>
      </w:pPr>
    </w:p>
    <w:p w14:paraId="2B9A9550" w14:textId="77777777" w:rsidR="00497BB9" w:rsidRDefault="000A013A" w:rsidP="00FE7E31">
      <w:pPr>
        <w:pStyle w:val="BodyText"/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Locations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and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number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of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COC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or </w:t>
      </w:r>
      <w:r w:rsidRPr="003D286B">
        <w:rPr>
          <w:rFonts w:ascii="Arial" w:hAnsi="Arial" w:cs="Arial"/>
          <w:sz w:val="24"/>
          <w:szCs w:val="24"/>
          <w:lang w:val="en-GB"/>
        </w:rPr>
        <w:t>IBOC</w:t>
      </w:r>
      <w:r w:rsidRPr="003D286B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exam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sessions,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with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dates,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at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which</w:t>
      </w:r>
      <w:r w:rsidRPr="003D286B">
        <w:rPr>
          <w:rFonts w:ascii="Arial" w:hAnsi="Arial" w:cs="Arial"/>
          <w:color w:val="1C180F"/>
          <w:spacing w:val="-5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candidate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has examined or served on exam staff during the period of his/her</w:t>
      </w:r>
      <w:r w:rsidR="00497BB9">
        <w:rPr>
          <w:rFonts w:ascii="Arial" w:hAnsi="Arial" w:cs="Arial"/>
          <w:color w:val="1C180F"/>
          <w:sz w:val="24"/>
          <w:szCs w:val="24"/>
          <w:lang w:val="en-GB"/>
        </w:rPr>
        <w:t>/their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TSTA contract </w:t>
      </w:r>
    </w:p>
    <w:p w14:paraId="7F7C24F9" w14:textId="76BA9968" w:rsidR="000A013A" w:rsidRDefault="000A013A" w:rsidP="00FE7E31">
      <w:pPr>
        <w:pStyle w:val="BodyText"/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(3 min.):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260829763"/>
          <w:placeholder>
            <w:docPart w:val="4B7B0935A76F354DBF447B5FFE7643D4"/>
          </w:placeholder>
          <w:showingPlcHdr/>
        </w:sdtPr>
        <w:sdtEndPr/>
        <w:sdtContent>
          <w:r w:rsidR="00497BB9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49CFD8E" w14:textId="77777777" w:rsidR="00497BB9" w:rsidRPr="00253383" w:rsidRDefault="00497BB9" w:rsidP="00FE7E31">
      <w:pPr>
        <w:pStyle w:val="BodyText"/>
        <w:spacing w:line="360" w:lineRule="auto"/>
        <w:ind w:left="0" w:right="-284"/>
        <w:rPr>
          <w:rFonts w:ascii="Arial" w:hAnsi="Arial" w:cs="Arial"/>
          <w:color w:val="1C180F"/>
          <w:sz w:val="16"/>
          <w:szCs w:val="16"/>
          <w:lang w:val="en-GB"/>
        </w:rPr>
      </w:pPr>
    </w:p>
    <w:p w14:paraId="58A35380" w14:textId="7769A1C0" w:rsidR="000A013A" w:rsidRPr="003D286B" w:rsidRDefault="000A013A" w:rsidP="00FE7E31">
      <w:pPr>
        <w:pStyle w:val="BodyText"/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Total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number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of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COC</w:t>
      </w:r>
      <w:r w:rsidRPr="003D286B">
        <w:rPr>
          <w:rFonts w:ascii="Arial" w:hAnsi="Arial" w:cs="Arial"/>
          <w:color w:val="1C180F"/>
          <w:spacing w:val="-1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or </w:t>
      </w:r>
      <w:r w:rsidRPr="003D286B">
        <w:rPr>
          <w:rFonts w:ascii="Arial" w:hAnsi="Arial" w:cs="Arial"/>
          <w:sz w:val="24"/>
          <w:szCs w:val="24"/>
          <w:lang w:val="en-GB"/>
        </w:rPr>
        <w:t xml:space="preserve">IBOC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exams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in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which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the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candidate</w:t>
      </w:r>
      <w:r w:rsidRPr="003D286B">
        <w:rPr>
          <w:rFonts w:ascii="Arial" w:hAnsi="Arial" w:cs="Arial"/>
          <w:color w:val="1C180F"/>
          <w:spacing w:val="-2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has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served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as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an</w:t>
      </w:r>
      <w:r w:rsidRPr="003D286B">
        <w:rPr>
          <w:rFonts w:ascii="Arial" w:hAnsi="Arial" w:cs="Arial"/>
          <w:color w:val="1C180F"/>
          <w:spacing w:val="-4"/>
          <w:sz w:val="24"/>
          <w:szCs w:val="24"/>
          <w:lang w:val="en-GB"/>
        </w:rPr>
        <w:t xml:space="preserve">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examiner</w:t>
      </w:r>
      <w:r w:rsidRPr="003D286B">
        <w:rPr>
          <w:rFonts w:ascii="Arial" w:hAnsi="Arial" w:cs="Arial"/>
          <w:color w:val="1C180F"/>
          <w:spacing w:val="-3"/>
          <w:sz w:val="24"/>
          <w:szCs w:val="24"/>
          <w:lang w:val="en-GB"/>
        </w:rPr>
        <w:t xml:space="preserve"> or observer 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>during the period of his/her</w:t>
      </w:r>
      <w:r w:rsidR="00497BB9">
        <w:rPr>
          <w:rFonts w:ascii="Arial" w:hAnsi="Arial" w:cs="Arial"/>
          <w:color w:val="1C180F"/>
          <w:sz w:val="24"/>
          <w:szCs w:val="24"/>
          <w:lang w:val="en-GB"/>
        </w:rPr>
        <w:t>/their</w:t>
      </w:r>
      <w:r w:rsidRPr="003D286B">
        <w:rPr>
          <w:rFonts w:ascii="Arial" w:hAnsi="Arial" w:cs="Arial"/>
          <w:color w:val="1C180F"/>
          <w:sz w:val="24"/>
          <w:szCs w:val="24"/>
          <w:lang w:val="en-GB"/>
        </w:rPr>
        <w:t xml:space="preserve"> TSTA contract (a minimum of 5 times on 3 separate occasions.):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60085906"/>
          <w:placeholder>
            <w:docPart w:val="9D98E154B22049709883C035308873CC"/>
          </w:placeholder>
          <w:showingPlcHdr/>
        </w:sdtPr>
        <w:sdtEndPr/>
        <w:sdtContent>
          <w:r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0CC736D6" w14:textId="77777777" w:rsidR="000A013A" w:rsidRPr="00253383" w:rsidRDefault="000A013A" w:rsidP="00FE7E31">
      <w:pPr>
        <w:pStyle w:val="BodyText"/>
        <w:spacing w:line="360" w:lineRule="auto"/>
        <w:ind w:left="0" w:right="-284"/>
        <w:rPr>
          <w:rFonts w:ascii="Arial" w:hAnsi="Arial" w:cs="Arial"/>
          <w:color w:val="1C180F"/>
          <w:sz w:val="16"/>
          <w:szCs w:val="16"/>
          <w:lang w:val="en-GB"/>
        </w:rPr>
      </w:pPr>
    </w:p>
    <w:p w14:paraId="518F6158" w14:textId="3484970C" w:rsidR="000A013A" w:rsidRPr="003D286B" w:rsidRDefault="005C0C1D" w:rsidP="00FE7E31">
      <w:pPr>
        <w:pStyle w:val="BodyText"/>
        <w:spacing w:line="360" w:lineRule="auto"/>
        <w:ind w:left="0" w:right="-284"/>
        <w:rPr>
          <w:rFonts w:ascii="Arial" w:hAnsi="Arial" w:cs="Arial"/>
          <w:color w:val="1C180F"/>
          <w:sz w:val="24"/>
          <w:szCs w:val="24"/>
          <w:lang w:val="en-GB"/>
        </w:rPr>
      </w:pPr>
      <w:r w:rsidRPr="005C0C1D">
        <w:rPr>
          <w:rFonts w:ascii="Arial" w:hAnsi="Arial" w:cs="Arial"/>
          <w:color w:val="1C180F"/>
          <w:sz w:val="24"/>
          <w:szCs w:val="24"/>
        </w:rPr>
        <w:t>Total number of CoC or IBOC exams in which I (the Principal Supervisor) have served as an examiner during the period of the candidate’s TSTA contract (a minimum of 5 times on 3 separate occasions, at least 2 of which have been in the TSTA examinations, during the last seven years):</w:t>
      </w:r>
      <w:r>
        <w:rPr>
          <w:rFonts w:ascii="Arial" w:hAnsi="Arial" w:cs="Arial"/>
          <w:color w:val="1C180F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C180F"/>
            <w:sz w:val="24"/>
            <w:szCs w:val="24"/>
            <w:lang w:val="en-GB"/>
          </w:rPr>
          <w:id w:val="-1630627616"/>
          <w:placeholder>
            <w:docPart w:val="88F9535092A247F5BFE6C52BDD69C091"/>
          </w:placeholder>
          <w:showingPlcHdr/>
        </w:sdtPr>
        <w:sdtEndPr/>
        <w:sdtContent>
          <w:r w:rsidR="000A013A" w:rsidRPr="003D286B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464DD8C0" w14:textId="77777777" w:rsidR="006F00B3" w:rsidRDefault="000A013A" w:rsidP="00FE7E31">
      <w:pPr>
        <w:pStyle w:val="BodyText"/>
        <w:spacing w:line="360" w:lineRule="auto"/>
        <w:ind w:left="0" w:right="-284"/>
        <w:rPr>
          <w:rFonts w:ascii="Arial" w:hAnsi="Arial" w:cs="Arial"/>
          <w:b/>
          <w:bCs/>
          <w:color w:val="1C180F"/>
          <w:sz w:val="24"/>
          <w:szCs w:val="24"/>
          <w:lang w:val="en-GB"/>
        </w:rPr>
      </w:pPr>
      <w:r w:rsidRPr="006F00B3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 xml:space="preserve">Principal Supervisor’s signature: </w:t>
      </w:r>
      <w:sdt>
        <w:sdtPr>
          <w:rPr>
            <w:rFonts w:ascii="Arial" w:hAnsi="Arial" w:cs="Arial"/>
            <w:b/>
            <w:bCs/>
            <w:color w:val="1C180F"/>
            <w:sz w:val="24"/>
            <w:szCs w:val="24"/>
            <w:lang w:val="en-GB"/>
          </w:rPr>
          <w:id w:val="816611324"/>
          <w:placeholder>
            <w:docPart w:val="578975B0C028423E935A9A8F9706D7CB"/>
          </w:placeholder>
          <w:showingPlcHdr/>
        </w:sdtPr>
        <w:sdtEndPr/>
        <w:sdtContent>
          <w:r w:rsidRPr="006F00B3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600FDA" w:rsidRPr="006F00B3">
        <w:rPr>
          <w:rFonts w:ascii="Arial" w:hAnsi="Arial" w:cs="Arial"/>
          <w:b/>
          <w:bCs/>
          <w:color w:val="1C180F"/>
          <w:sz w:val="24"/>
          <w:szCs w:val="24"/>
          <w:lang w:val="en-GB"/>
        </w:rPr>
        <w:t xml:space="preserve"> </w:t>
      </w:r>
    </w:p>
    <w:p w14:paraId="08D185A0" w14:textId="2626EE9A" w:rsidR="000B783B" w:rsidRPr="003D286B" w:rsidRDefault="00600FDA" w:rsidP="006F00B3">
      <w:pPr>
        <w:pStyle w:val="BodyText"/>
        <w:spacing w:line="360" w:lineRule="auto"/>
        <w:ind w:left="0" w:right="-284"/>
        <w:rPr>
          <w:rFonts w:ascii="Arial" w:hAnsi="Arial" w:cs="Arial"/>
          <w:sz w:val="24"/>
          <w:szCs w:val="24"/>
          <w:lang w:val="en-GB"/>
        </w:rPr>
      </w:pPr>
      <w:r w:rsidRPr="006F00B3">
        <w:rPr>
          <w:rFonts w:ascii="Arial" w:hAnsi="Arial" w:cs="Arial"/>
          <w:b/>
          <w:bCs/>
          <w:color w:val="1C180F"/>
          <w:spacing w:val="-4"/>
          <w:sz w:val="24"/>
          <w:szCs w:val="24"/>
          <w:lang w:val="en-GB"/>
        </w:rPr>
        <w:lastRenderedPageBreak/>
        <w:t xml:space="preserve">Date: </w:t>
      </w:r>
      <w:sdt>
        <w:sdtPr>
          <w:rPr>
            <w:rFonts w:ascii="Arial" w:hAnsi="Arial" w:cs="Arial"/>
            <w:b/>
            <w:bCs/>
            <w:color w:val="1C180F"/>
            <w:sz w:val="24"/>
            <w:szCs w:val="24"/>
            <w:lang w:val="en-GB"/>
          </w:rPr>
          <w:id w:val="-636885915"/>
          <w:placeholder>
            <w:docPart w:val="D5F5AFA96EAFBD4ABF60DEF42BCF86A4"/>
          </w:placeholder>
        </w:sdtPr>
        <w:sdtEndPr>
          <w:rPr>
            <w:b w:val="0"/>
            <w:bCs w:val="0"/>
          </w:rPr>
        </w:sdtEndPr>
        <w:sdtContent>
          <w:sdt>
            <w:sdtPr>
              <w:rPr>
                <w:rFonts w:ascii="Arial" w:hAnsi="Arial" w:cs="Arial"/>
                <w:b/>
                <w:bCs/>
                <w:color w:val="1C180F"/>
                <w:sz w:val="24"/>
                <w:szCs w:val="24"/>
                <w:lang w:val="en-GB"/>
              </w:rPr>
              <w:id w:val="-961410036"/>
              <w:placeholder>
                <w:docPart w:val="0C1E705151453046B17968487BF1D209"/>
              </w:placeholder>
            </w:sdtPr>
            <w:sdtEndPr>
              <w:rPr>
                <w:b w:val="0"/>
                <w:bCs w:val="0"/>
              </w:rPr>
            </w:sdtEndPr>
            <w:sdtContent>
              <w:sdt>
                <w:sdtPr>
                  <w:rPr>
                    <w:rFonts w:ascii="Arial" w:hAnsi="Arial" w:cs="Arial"/>
                    <w:b/>
                    <w:bCs/>
                    <w:color w:val="1D1B11"/>
                    <w:sz w:val="24"/>
                    <w:szCs w:val="24"/>
                    <w:lang w:val="en-GB"/>
                  </w:rPr>
                  <w:id w:val="1867407435"/>
                  <w:placeholder>
                    <w:docPart w:val="15FB18FBCFBF4E46BFA4BF0A47353584"/>
                  </w:placeholder>
                  <w:showingPlcHdr/>
                  <w:date>
                    <w:dateFormat w:val="dd.MM.yyyy"/>
                    <w:lid w:val="de-DE"/>
                    <w:storeMappedDataAs w:val="dateTime"/>
                    <w:calendar w:val="gregorian"/>
                  </w:date>
                </w:sdtPr>
                <w:sdtEndPr/>
                <w:sdtContent>
                  <w:r w:rsidRPr="006F00B3">
                    <w:rPr>
                      <w:rStyle w:val="PlaceholderText"/>
                      <w:rFonts w:ascii="Arial" w:hAnsi="Arial" w:cs="Arial"/>
                      <w:color w:val="0070C0"/>
                      <w:sz w:val="24"/>
                      <w:szCs w:val="24"/>
                      <w:lang w:val="en-GB"/>
                    </w:rPr>
                    <w:t>Click or tap to enter a date.</w:t>
                  </w:r>
                </w:sdtContent>
              </w:sdt>
            </w:sdtContent>
          </w:sdt>
        </w:sdtContent>
      </w:sdt>
    </w:p>
    <w:sectPr w:rsidR="000B783B" w:rsidRPr="003D286B" w:rsidSect="00600FDA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029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879B" w14:textId="77777777" w:rsidR="003C6D2C" w:rsidRDefault="003C6D2C" w:rsidP="00262F88">
      <w:r>
        <w:separator/>
      </w:r>
    </w:p>
  </w:endnote>
  <w:endnote w:type="continuationSeparator" w:id="0">
    <w:p w14:paraId="0F9E2CF6" w14:textId="77777777" w:rsidR="003C6D2C" w:rsidRDefault="003C6D2C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313239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005E0CD" w14:textId="6720B796" w:rsidR="002A5546" w:rsidRDefault="002A5546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46E9C97" w14:textId="77777777" w:rsidR="002A5546" w:rsidRDefault="002A5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89090" w14:textId="25E9902A" w:rsidR="002A5546" w:rsidRDefault="002A5546" w:rsidP="00EB4512">
    <w:pPr>
      <w:pStyle w:val="Footer"/>
      <w:framePr w:wrap="none" w:vAnchor="text" w:hAnchor="margin" w:xAlign="center" w:y="1"/>
      <w:rPr>
        <w:rStyle w:val="PageNumber"/>
      </w:rPr>
    </w:pPr>
  </w:p>
  <w:p w14:paraId="0762C795" w14:textId="3091A89A" w:rsidR="00262F88" w:rsidRDefault="00C25FC7" w:rsidP="00C25FC7">
    <w:pPr>
      <w:spacing w:before="13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2A5546">
      <w:rPr>
        <w:rFonts w:ascii="Arial" w:hAnsi="Arial" w:cs="Arial"/>
        <w:i/>
        <w:iCs/>
        <w:sz w:val="24"/>
        <w:szCs w:val="24"/>
      </w:rPr>
      <w:t>13.12.5</w:t>
    </w:r>
    <w:r w:rsidRPr="002A5546">
      <w:rPr>
        <w:rFonts w:ascii="Arial" w:hAnsi="Arial" w:cs="Arial"/>
        <w:i/>
        <w:iCs/>
        <w:spacing w:val="-10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z w:val="24"/>
        <w:szCs w:val="24"/>
      </w:rPr>
      <w:t>Principal</w:t>
    </w:r>
    <w:r w:rsidRPr="002A5546">
      <w:rPr>
        <w:rFonts w:ascii="Arial" w:hAnsi="Arial" w:cs="Arial"/>
        <w:i/>
        <w:iCs/>
        <w:spacing w:val="-8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z w:val="24"/>
        <w:szCs w:val="24"/>
      </w:rPr>
      <w:t>Supervisor’s</w:t>
    </w:r>
    <w:r w:rsidRPr="002A5546">
      <w:rPr>
        <w:rFonts w:ascii="Arial" w:hAnsi="Arial" w:cs="Arial"/>
        <w:i/>
        <w:iCs/>
        <w:spacing w:val="-8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z w:val="24"/>
        <w:szCs w:val="24"/>
      </w:rPr>
      <w:t>Certification</w:t>
    </w:r>
    <w:r w:rsidRPr="002A5546">
      <w:rPr>
        <w:rFonts w:ascii="Arial" w:hAnsi="Arial" w:cs="Arial"/>
        <w:i/>
        <w:iCs/>
        <w:spacing w:val="-8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z w:val="24"/>
        <w:szCs w:val="24"/>
      </w:rPr>
      <w:t>to</w:t>
    </w:r>
    <w:r w:rsidRPr="002A5546">
      <w:rPr>
        <w:rFonts w:ascii="Arial" w:hAnsi="Arial" w:cs="Arial"/>
        <w:i/>
        <w:iCs/>
        <w:spacing w:val="-9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z w:val="24"/>
        <w:szCs w:val="24"/>
      </w:rPr>
      <w:t>TSTA</w:t>
    </w:r>
    <w:r w:rsidRPr="002A5546">
      <w:rPr>
        <w:rFonts w:ascii="Arial" w:hAnsi="Arial" w:cs="Arial"/>
        <w:i/>
        <w:iCs/>
        <w:spacing w:val="-8"/>
        <w:sz w:val="24"/>
        <w:szCs w:val="24"/>
      </w:rPr>
      <w:t xml:space="preserve"> </w:t>
    </w:r>
    <w:r w:rsidRPr="002A5546">
      <w:rPr>
        <w:rFonts w:ascii="Arial" w:hAnsi="Arial" w:cs="Arial"/>
        <w:i/>
        <w:iCs/>
        <w:spacing w:val="-2"/>
        <w:sz w:val="24"/>
        <w:szCs w:val="24"/>
      </w:rPr>
      <w:t>Examination</w:t>
    </w:r>
    <w:r w:rsidRPr="002A5546">
      <w:rPr>
        <w:rFonts w:ascii="Arial" w:hAnsi="Arial" w:cs="Arial"/>
        <w:i/>
        <w:iCs/>
        <w:spacing w:val="-2"/>
        <w:sz w:val="24"/>
        <w:szCs w:val="24"/>
      </w:rPr>
      <w:tab/>
    </w:r>
    <w:r w:rsidRPr="002A5546">
      <w:rPr>
        <w:rFonts w:ascii="Arial" w:hAnsi="Arial" w:cs="Arial"/>
        <w:i/>
        <w:iCs/>
        <w:spacing w:val="-2"/>
        <w:sz w:val="24"/>
        <w:szCs w:val="24"/>
      </w:rPr>
      <w:tab/>
    </w:r>
    <w:r w:rsidR="00262F88" w:rsidRPr="002A5546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2A5546">
      <w:rPr>
        <w:rFonts w:ascii="Arial" w:hAnsi="Arial" w:cs="Arial"/>
        <w:i/>
        <w:color w:val="1D1B11"/>
        <w:sz w:val="24"/>
        <w:szCs w:val="24"/>
      </w:rPr>
      <w:tab/>
    </w:r>
    <w:r w:rsidR="002A5546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2A5546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2A5546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103688799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8BB489" w14:textId="03CA26C7" w:rsidR="002A5546" w:rsidRPr="002A5546" w:rsidRDefault="002A5546" w:rsidP="002A5546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2A5546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2A5546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2A5546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2A5546">
          <w:rPr>
            <w:rStyle w:val="PageNumber"/>
            <w:rFonts w:ascii="Arial" w:hAnsi="Arial" w:cs="Arial"/>
            <w:sz w:val="24"/>
            <w:szCs w:val="24"/>
          </w:rPr>
          <w:t>2</w:t>
        </w:r>
        <w:r w:rsidRPr="002A5546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738F4AE2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87D1" w14:textId="77777777" w:rsidR="003C6D2C" w:rsidRDefault="003C6D2C" w:rsidP="00262F88">
      <w:r>
        <w:separator/>
      </w:r>
    </w:p>
  </w:footnote>
  <w:footnote w:type="continuationSeparator" w:id="0">
    <w:p w14:paraId="7BD875AB" w14:textId="77777777" w:rsidR="003C6D2C" w:rsidRDefault="003C6D2C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A8A7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6928B9E" wp14:editId="4525395F">
          <wp:simplePos x="0" y="0"/>
          <wp:positionH relativeFrom="column">
            <wp:posOffset>5535088</wp:posOffset>
          </wp:positionH>
          <wp:positionV relativeFrom="paragraph">
            <wp:posOffset>-242850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AD0DC11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19976A5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60D86B18" w14:textId="44A2B126" w:rsidR="00262F88" w:rsidRPr="00C25FC7" w:rsidRDefault="00C25FC7" w:rsidP="00C25FC7">
    <w:pPr>
      <w:spacing w:before="13"/>
      <w:ind w:left="20"/>
      <w:rPr>
        <w:rFonts w:ascii="Arial" w:hAnsi="Arial" w:cs="Arial"/>
        <w:b/>
        <w:bCs/>
        <w:i/>
        <w:iCs/>
        <w:sz w:val="28"/>
        <w:szCs w:val="28"/>
      </w:rPr>
    </w:pPr>
    <w:r w:rsidRPr="00C25FC7">
      <w:rPr>
        <w:rFonts w:ascii="Arial" w:hAnsi="Arial" w:cs="Arial"/>
        <w:b/>
        <w:bCs/>
        <w:i/>
        <w:iCs/>
        <w:sz w:val="28"/>
        <w:szCs w:val="28"/>
      </w:rPr>
      <w:t>13.12.5</w:t>
    </w:r>
    <w:r w:rsidRPr="00C25FC7">
      <w:rPr>
        <w:rFonts w:ascii="Arial" w:hAnsi="Arial" w:cs="Arial"/>
        <w:b/>
        <w:bCs/>
        <w:i/>
        <w:iCs/>
        <w:spacing w:val="-10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z w:val="28"/>
        <w:szCs w:val="28"/>
      </w:rPr>
      <w:t>Principal</w:t>
    </w:r>
    <w:r w:rsidRPr="00C25FC7">
      <w:rPr>
        <w:rFonts w:ascii="Arial" w:hAnsi="Arial" w:cs="Arial"/>
        <w:b/>
        <w:bCs/>
        <w:i/>
        <w:iCs/>
        <w:spacing w:val="-8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z w:val="28"/>
        <w:szCs w:val="28"/>
      </w:rPr>
      <w:t>Supervisor’s</w:t>
    </w:r>
    <w:r w:rsidRPr="00C25FC7">
      <w:rPr>
        <w:rFonts w:ascii="Arial" w:hAnsi="Arial" w:cs="Arial"/>
        <w:b/>
        <w:bCs/>
        <w:i/>
        <w:iCs/>
        <w:spacing w:val="-8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z w:val="28"/>
        <w:szCs w:val="28"/>
      </w:rPr>
      <w:t>Certification</w:t>
    </w:r>
    <w:r w:rsidRPr="00C25FC7">
      <w:rPr>
        <w:rFonts w:ascii="Arial" w:hAnsi="Arial" w:cs="Arial"/>
        <w:b/>
        <w:bCs/>
        <w:i/>
        <w:iCs/>
        <w:spacing w:val="-8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z w:val="28"/>
        <w:szCs w:val="28"/>
      </w:rPr>
      <w:t>to</w:t>
    </w:r>
    <w:r w:rsidRPr="00C25FC7">
      <w:rPr>
        <w:rFonts w:ascii="Arial" w:hAnsi="Arial" w:cs="Arial"/>
        <w:b/>
        <w:bCs/>
        <w:i/>
        <w:iCs/>
        <w:spacing w:val="-9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z w:val="28"/>
        <w:szCs w:val="28"/>
      </w:rPr>
      <w:t>TSTA</w:t>
    </w:r>
    <w:r w:rsidRPr="00C25FC7">
      <w:rPr>
        <w:rFonts w:ascii="Arial" w:hAnsi="Arial" w:cs="Arial"/>
        <w:b/>
        <w:bCs/>
        <w:i/>
        <w:iCs/>
        <w:spacing w:val="-8"/>
        <w:sz w:val="28"/>
        <w:szCs w:val="28"/>
      </w:rPr>
      <w:t xml:space="preserve"> </w:t>
    </w:r>
    <w:r w:rsidRPr="00C25FC7">
      <w:rPr>
        <w:rFonts w:ascii="Arial" w:hAnsi="Arial" w:cs="Arial"/>
        <w:b/>
        <w:bCs/>
        <w:i/>
        <w:iCs/>
        <w:spacing w:val="-2"/>
        <w:sz w:val="28"/>
        <w:szCs w:val="28"/>
      </w:rPr>
      <w:t>Examination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06D72"/>
    <w:multiLevelType w:val="hybridMultilevel"/>
    <w:tmpl w:val="D972A968"/>
    <w:lvl w:ilvl="0" w:tplc="6694BFC0">
      <w:start w:val="1"/>
      <w:numFmt w:val="decimal"/>
      <w:lvlText w:val="%1."/>
      <w:lvlJc w:val="left"/>
      <w:pPr>
        <w:ind w:left="359" w:hanging="25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C180F"/>
        <w:spacing w:val="-2"/>
        <w:w w:val="100"/>
        <w:sz w:val="26"/>
        <w:szCs w:val="26"/>
        <w:lang w:val="en-US" w:eastAsia="en-US" w:bidi="ar-SA"/>
      </w:rPr>
    </w:lvl>
    <w:lvl w:ilvl="1" w:tplc="B2DAD068">
      <w:numFmt w:val="bullet"/>
      <w:lvlText w:val="•"/>
      <w:lvlJc w:val="left"/>
      <w:pPr>
        <w:ind w:left="1349" w:hanging="255"/>
      </w:pPr>
      <w:rPr>
        <w:rFonts w:hint="default"/>
        <w:lang w:val="en-US" w:eastAsia="en-US" w:bidi="ar-SA"/>
      </w:rPr>
    </w:lvl>
    <w:lvl w:ilvl="2" w:tplc="A16C43AE">
      <w:numFmt w:val="bullet"/>
      <w:lvlText w:val="•"/>
      <w:lvlJc w:val="left"/>
      <w:pPr>
        <w:ind w:left="2338" w:hanging="255"/>
      </w:pPr>
      <w:rPr>
        <w:rFonts w:hint="default"/>
        <w:lang w:val="en-US" w:eastAsia="en-US" w:bidi="ar-SA"/>
      </w:rPr>
    </w:lvl>
    <w:lvl w:ilvl="3" w:tplc="E0A6E0F4">
      <w:numFmt w:val="bullet"/>
      <w:lvlText w:val="•"/>
      <w:lvlJc w:val="left"/>
      <w:pPr>
        <w:ind w:left="3327" w:hanging="255"/>
      </w:pPr>
      <w:rPr>
        <w:rFonts w:hint="default"/>
        <w:lang w:val="en-US" w:eastAsia="en-US" w:bidi="ar-SA"/>
      </w:rPr>
    </w:lvl>
    <w:lvl w:ilvl="4" w:tplc="6B5E6A26">
      <w:numFmt w:val="bullet"/>
      <w:lvlText w:val="•"/>
      <w:lvlJc w:val="left"/>
      <w:pPr>
        <w:ind w:left="4316" w:hanging="255"/>
      </w:pPr>
      <w:rPr>
        <w:rFonts w:hint="default"/>
        <w:lang w:val="en-US" w:eastAsia="en-US" w:bidi="ar-SA"/>
      </w:rPr>
    </w:lvl>
    <w:lvl w:ilvl="5" w:tplc="BADC2404">
      <w:numFmt w:val="bullet"/>
      <w:lvlText w:val="•"/>
      <w:lvlJc w:val="left"/>
      <w:pPr>
        <w:ind w:left="5305" w:hanging="255"/>
      </w:pPr>
      <w:rPr>
        <w:rFonts w:hint="default"/>
        <w:lang w:val="en-US" w:eastAsia="en-US" w:bidi="ar-SA"/>
      </w:rPr>
    </w:lvl>
    <w:lvl w:ilvl="6" w:tplc="1B2CCAEE">
      <w:numFmt w:val="bullet"/>
      <w:lvlText w:val="•"/>
      <w:lvlJc w:val="left"/>
      <w:pPr>
        <w:ind w:left="6294" w:hanging="255"/>
      </w:pPr>
      <w:rPr>
        <w:rFonts w:hint="default"/>
        <w:lang w:val="en-US" w:eastAsia="en-US" w:bidi="ar-SA"/>
      </w:rPr>
    </w:lvl>
    <w:lvl w:ilvl="7" w:tplc="96A02788">
      <w:numFmt w:val="bullet"/>
      <w:lvlText w:val="•"/>
      <w:lvlJc w:val="left"/>
      <w:pPr>
        <w:ind w:left="7283" w:hanging="255"/>
      </w:pPr>
      <w:rPr>
        <w:rFonts w:hint="default"/>
        <w:lang w:val="en-US" w:eastAsia="en-US" w:bidi="ar-SA"/>
      </w:rPr>
    </w:lvl>
    <w:lvl w:ilvl="8" w:tplc="FFD40DAC">
      <w:numFmt w:val="bullet"/>
      <w:lvlText w:val="•"/>
      <w:lvlJc w:val="left"/>
      <w:pPr>
        <w:ind w:left="8272" w:hanging="255"/>
      </w:pPr>
      <w:rPr>
        <w:rFonts w:hint="default"/>
        <w:lang w:val="en-US" w:eastAsia="en-US" w:bidi="ar-SA"/>
      </w:rPr>
    </w:lvl>
  </w:abstractNum>
  <w:num w:numId="1" w16cid:durableId="149745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3inuPBkKNH9NON2SC67pjbacjP8t8x4qfj042m7cynC6LMnKJXFPJEuXLjuIJePSSKFJePIkX3T6UJ2UFOd7g==" w:salt="C2MHPWWAz0IPrhKr043oL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C7"/>
    <w:rsid w:val="00054DC4"/>
    <w:rsid w:val="00063308"/>
    <w:rsid w:val="000A013A"/>
    <w:rsid w:val="000A0B30"/>
    <w:rsid w:val="000B783B"/>
    <w:rsid w:val="000E1D15"/>
    <w:rsid w:val="000F5522"/>
    <w:rsid w:val="00163A83"/>
    <w:rsid w:val="00253383"/>
    <w:rsid w:val="00262F88"/>
    <w:rsid w:val="0026645D"/>
    <w:rsid w:val="002A5546"/>
    <w:rsid w:val="002D391F"/>
    <w:rsid w:val="002D39E3"/>
    <w:rsid w:val="002E48AC"/>
    <w:rsid w:val="00323705"/>
    <w:rsid w:val="003C6D2C"/>
    <w:rsid w:val="003D286B"/>
    <w:rsid w:val="00402721"/>
    <w:rsid w:val="00497BB9"/>
    <w:rsid w:val="004D7E24"/>
    <w:rsid w:val="00520006"/>
    <w:rsid w:val="005375CD"/>
    <w:rsid w:val="00580EC0"/>
    <w:rsid w:val="005C0C1D"/>
    <w:rsid w:val="005E1A37"/>
    <w:rsid w:val="00600FDA"/>
    <w:rsid w:val="00666987"/>
    <w:rsid w:val="00676932"/>
    <w:rsid w:val="006963AA"/>
    <w:rsid w:val="006B060C"/>
    <w:rsid w:val="006B564C"/>
    <w:rsid w:val="006E1148"/>
    <w:rsid w:val="006F00B3"/>
    <w:rsid w:val="007079F7"/>
    <w:rsid w:val="00723171"/>
    <w:rsid w:val="008720CD"/>
    <w:rsid w:val="00941C08"/>
    <w:rsid w:val="00A028CC"/>
    <w:rsid w:val="00AC274D"/>
    <w:rsid w:val="00AE2EA5"/>
    <w:rsid w:val="00B06C34"/>
    <w:rsid w:val="00BF28D8"/>
    <w:rsid w:val="00C12508"/>
    <w:rsid w:val="00C25FC7"/>
    <w:rsid w:val="00D42185"/>
    <w:rsid w:val="00D76F23"/>
    <w:rsid w:val="00DA25CF"/>
    <w:rsid w:val="00E46579"/>
    <w:rsid w:val="00EF59E0"/>
    <w:rsid w:val="00EF6229"/>
    <w:rsid w:val="00F30C5D"/>
    <w:rsid w:val="00F9621F"/>
    <w:rsid w:val="00FE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BE90D7"/>
  <w15:docId w15:val="{AEB4147A-A2DE-452C-B4B1-1A795D2E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2A5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E6CA12E2114F748E341E546DB87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0C744-29F9-4E6D-8F84-8158C9F092F2}"/>
      </w:docPartPr>
      <w:docPartBody>
        <w:p w:rsidR="00AD7B55" w:rsidRDefault="00AD7B55" w:rsidP="00AD7B55">
          <w:pPr>
            <w:pStyle w:val="12E6CA12E2114F748E341E546DB879DD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0AFFAE2FA440EFAD5E191F575CF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22B4D-A562-463D-AEEF-F34C4DACE97F}"/>
      </w:docPartPr>
      <w:docPartBody>
        <w:p w:rsidR="00AD7B55" w:rsidRDefault="00AD7B55" w:rsidP="00AD7B55">
          <w:pPr>
            <w:pStyle w:val="720AFFAE2FA440EFAD5E191F575CF784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709248063F4171B8B7C55DDB3F0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3EC2-5944-4C2E-8A20-EA81F4F9943B}"/>
      </w:docPartPr>
      <w:docPartBody>
        <w:p w:rsidR="00AD7B55" w:rsidRDefault="00AD7B55" w:rsidP="00AD7B55">
          <w:pPr>
            <w:pStyle w:val="E7709248063F4171B8B7C55DDB3F0375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1631C8C1C14AF49086BE7BAA5FC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E0E4-3063-4A55-B365-590A9834430B}"/>
      </w:docPartPr>
      <w:docPartBody>
        <w:p w:rsidR="00AD7B55" w:rsidRDefault="00AD7B55" w:rsidP="00AD7B55">
          <w:pPr>
            <w:pStyle w:val="F71631C8C1C14AF49086BE7BAA5FC722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481D08F45545E99800418C210F8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E8723-F0A6-47F1-83B6-8611E68CA6E5}"/>
      </w:docPartPr>
      <w:docPartBody>
        <w:p w:rsidR="00AD7B55" w:rsidRDefault="00AD7B55" w:rsidP="00AD7B55">
          <w:pPr>
            <w:pStyle w:val="48481D08F45545E99800418C210F849A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A7549894C54EE0830E27F92CC7C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609BD-BF82-4F8B-B278-5B336C335D8D}"/>
      </w:docPartPr>
      <w:docPartBody>
        <w:p w:rsidR="00AD7B55" w:rsidRDefault="00AD7B55" w:rsidP="00AD7B55">
          <w:pPr>
            <w:pStyle w:val="24A7549894C54EE0830E27F92CC7C5E5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69E807DFF843EC8CC64C1AB5099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B7AA3-308A-41BF-9A24-C4B771CF143A}"/>
      </w:docPartPr>
      <w:docPartBody>
        <w:p w:rsidR="00AD7B55" w:rsidRDefault="00AD7B55" w:rsidP="00AD7B55">
          <w:pPr>
            <w:pStyle w:val="E769E807DFF843EC8CC64C1AB5099F91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4EDF9A8D7347AC8348D9E5DF4D2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11BB7B-7292-48AC-AA40-703D773DE0E2}"/>
      </w:docPartPr>
      <w:docPartBody>
        <w:p w:rsidR="00AD7B55" w:rsidRDefault="00AD7B55" w:rsidP="00AD7B55">
          <w:pPr>
            <w:pStyle w:val="224EDF9A8D7347AC8348D9E5DF4D27D5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ED28E459CD43438FBA051A83286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B3AEB-9A52-4570-B36B-31FDB52C6B43}"/>
      </w:docPartPr>
      <w:docPartBody>
        <w:p w:rsidR="00AD7B55" w:rsidRDefault="00AD7B55" w:rsidP="00AD7B55">
          <w:pPr>
            <w:pStyle w:val="27ED28E459CD43438FBA051A83286565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8DE682C95042318149B3A5A4E88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F5315-D3C1-4566-AA8A-47B7D1F30100}"/>
      </w:docPartPr>
      <w:docPartBody>
        <w:p w:rsidR="00AD7B55" w:rsidRDefault="00AD7B55" w:rsidP="00AD7B55">
          <w:pPr>
            <w:pStyle w:val="7C8DE682C95042318149B3A5A4E88A34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3A7E65E4FF4E6087A67205297D3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6DEBF-1046-4122-BBBF-91D50079EF55}"/>
      </w:docPartPr>
      <w:docPartBody>
        <w:p w:rsidR="00AD7B55" w:rsidRDefault="00AD7B55" w:rsidP="00AD7B55">
          <w:pPr>
            <w:pStyle w:val="653A7E65E4FF4E6087A67205297D3872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1449DBA5C94719BC480657CCB67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19426-1BA9-4D81-9263-1A433BFD2B18}"/>
      </w:docPartPr>
      <w:docPartBody>
        <w:p w:rsidR="00AD7B55" w:rsidRDefault="00AD7B55" w:rsidP="00AD7B55">
          <w:pPr>
            <w:pStyle w:val="261449DBA5C94719BC480657CCB67206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06D62F2544499DA297BDC63CE67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C984A-FCBF-4471-8886-3E04FCBAE03E}"/>
      </w:docPartPr>
      <w:docPartBody>
        <w:p w:rsidR="00AD7B55" w:rsidRDefault="00AD7B55" w:rsidP="00AD7B55">
          <w:pPr>
            <w:pStyle w:val="8706D62F2544499DA297BDC63CE674C7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B10FAC7EAE48F58164F43E8D61F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B5DE2-AA60-4A5E-A458-423D1EC46B2C}"/>
      </w:docPartPr>
      <w:docPartBody>
        <w:p w:rsidR="00AD7B55" w:rsidRDefault="00AD7B55" w:rsidP="00AD7B55">
          <w:pPr>
            <w:pStyle w:val="DDB10FAC7EAE48F58164F43E8D61F08B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00BCF4263E460AB6254DCF927A5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7CF7A-0B28-4EEB-A0A5-882DE2E94032}"/>
      </w:docPartPr>
      <w:docPartBody>
        <w:p w:rsidR="00AD7B55" w:rsidRDefault="00AD7B55" w:rsidP="00AD7B55">
          <w:pPr>
            <w:pStyle w:val="2D00BCF4263E460AB6254DCF927A5341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18307AB005408AB5484B1361684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160EB-524F-42F6-81B3-6B48A8BEC342}"/>
      </w:docPartPr>
      <w:docPartBody>
        <w:p w:rsidR="00AD7B55" w:rsidRDefault="00AD7B55" w:rsidP="00AD7B55">
          <w:pPr>
            <w:pStyle w:val="BD18307AB005408AB5484B1361684211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684EACF3740B5B1578CD44EAB4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C7DA8-A8D1-47FC-AED8-8EDCD1302E4A}"/>
      </w:docPartPr>
      <w:docPartBody>
        <w:p w:rsidR="00AD7B55" w:rsidRDefault="00AD7B55" w:rsidP="00AD7B55">
          <w:pPr>
            <w:pStyle w:val="888684EACF3740B5B1578CD44EAB47E1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99684DF65C40CF8001BB9CDB12F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2DBDE-3943-45A5-BABB-1E53AD4FA581}"/>
      </w:docPartPr>
      <w:docPartBody>
        <w:p w:rsidR="00AD7B55" w:rsidRDefault="00AD7B55" w:rsidP="00AD7B55">
          <w:pPr>
            <w:pStyle w:val="A499684DF65C40CF8001BB9CDB12F162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4E14DA16064ACEBEBC10B3161BD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D07C4-ADA6-4548-8E94-C681F12FDBDE}"/>
      </w:docPartPr>
      <w:docPartBody>
        <w:p w:rsidR="00AD7B55" w:rsidRDefault="00AD7B55" w:rsidP="00AD7B55">
          <w:pPr>
            <w:pStyle w:val="184E14DA16064ACEBEBC10B3161BD013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C3173EFEDD64DE890FAF69BA30CD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42FB9-0985-48FD-82BB-72C71EAB4E9E}"/>
      </w:docPartPr>
      <w:docPartBody>
        <w:p w:rsidR="00AD7B55" w:rsidRDefault="00AD7B55" w:rsidP="00AD7B55">
          <w:pPr>
            <w:pStyle w:val="1C3173EFEDD64DE890FAF69BA30CDFCB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BD82AF2C67C40558279ECF24423E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F8BCF-3494-405F-9A4D-462E92EFABAA}"/>
      </w:docPartPr>
      <w:docPartBody>
        <w:p w:rsidR="00AD7B55" w:rsidRDefault="00AD7B55" w:rsidP="00AD7B55">
          <w:pPr>
            <w:pStyle w:val="BBD82AF2C67C40558279ECF24423E1CE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AA0F37BD514B4B22BB7D5DE2BF4E1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1217E-9801-498C-97A5-C00A94BA1A93}"/>
      </w:docPartPr>
      <w:docPartBody>
        <w:p w:rsidR="00AD7B55" w:rsidRDefault="00AD7B55" w:rsidP="00AD7B55">
          <w:pPr>
            <w:pStyle w:val="AA0F37BD514B4B22BB7D5DE2BF4E17DE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491807693F4C5A99D4A497D9D1F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5ABA5-0377-4286-8728-EAD7B8D04EA5}"/>
      </w:docPartPr>
      <w:docPartBody>
        <w:p w:rsidR="00AD7B55" w:rsidRDefault="00AD7B55" w:rsidP="00AD7B55">
          <w:pPr>
            <w:pStyle w:val="D0491807693F4C5A99D4A497D9D1F75A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0BCD77D6274A9CB0E5F816DBC16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AA7AF-444A-4EB4-8666-E63275D7BFA2}"/>
      </w:docPartPr>
      <w:docPartBody>
        <w:p w:rsidR="00AD7B55" w:rsidRDefault="00AD7B55" w:rsidP="00AD7B55">
          <w:pPr>
            <w:pStyle w:val="0E0BCD77D6274A9CB0E5F816DBC1634B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4755EF363B4221B46CED58BAE6D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425E8-8079-4DCD-ABE5-890B98E298A9}"/>
      </w:docPartPr>
      <w:docPartBody>
        <w:p w:rsidR="00AD7B55" w:rsidRDefault="00AD7B55" w:rsidP="00AD7B55">
          <w:pPr>
            <w:pStyle w:val="3C4755EF363B4221B46CED58BAE6DE92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DBE6558C0E4EA2A090ED0E44EDD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DAAD4-0BB4-4685-A1CB-02FB38A94067}"/>
      </w:docPartPr>
      <w:docPartBody>
        <w:p w:rsidR="00AD7B55" w:rsidRDefault="00AD7B55" w:rsidP="00AD7B55">
          <w:pPr>
            <w:pStyle w:val="20DBE6558C0E4EA2A090ED0E44EDDAE0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F619ECB1654006A3633DF7BA683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75DDB-8D3B-482D-BACD-50981DBDBFBC}"/>
      </w:docPartPr>
      <w:docPartBody>
        <w:p w:rsidR="00AD7B55" w:rsidRDefault="00AD7B55" w:rsidP="00AD7B55">
          <w:pPr>
            <w:pStyle w:val="ECF619ECB1654006A3633DF7BA683CE6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6F7184C5584BE0B6D12B524AFB7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20330-E740-462C-B9E3-3481E4CBE84B}"/>
      </w:docPartPr>
      <w:docPartBody>
        <w:p w:rsidR="00AD7B55" w:rsidRDefault="00AD7B55" w:rsidP="00AD7B55">
          <w:pPr>
            <w:pStyle w:val="A76F7184C5584BE0B6D12B524AFB775A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98E154B22049709883C03530887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8F784-160F-4768-B9E6-4444636225B0}"/>
      </w:docPartPr>
      <w:docPartBody>
        <w:p w:rsidR="00AD7B55" w:rsidRDefault="00AD7B55" w:rsidP="00AD7B55">
          <w:pPr>
            <w:pStyle w:val="9D98E154B22049709883C035308873CC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F9535092A247F5BFE6C52BDD69C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9DF1F-4A23-4062-8353-0C5DE09041E4}"/>
      </w:docPartPr>
      <w:docPartBody>
        <w:p w:rsidR="00AD7B55" w:rsidRDefault="00AD7B55" w:rsidP="00AD7B55">
          <w:pPr>
            <w:pStyle w:val="88F9535092A247F5BFE6C52BDD69C091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8975B0C028423E935A9A8F9706D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31F9C-CDDF-4FFE-971D-C6E187492F90}"/>
      </w:docPartPr>
      <w:docPartBody>
        <w:p w:rsidR="00AD7B55" w:rsidRDefault="00AD7B55" w:rsidP="00AD7B55">
          <w:pPr>
            <w:pStyle w:val="578975B0C028423E935A9A8F9706D7CB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8697533A184E508993579D8D3D4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3576B-6546-4F61-9F89-ECE9713FDF4C}"/>
      </w:docPartPr>
      <w:docPartBody>
        <w:p w:rsidR="00AD7B55" w:rsidRDefault="00AD7B55" w:rsidP="00AD7B55">
          <w:pPr>
            <w:pStyle w:val="4F8697533A184E508993579D8D3D4819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C61903100DDD46D5B97EB281A9A1E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87AF9-0384-4A26-9F76-F69B07F33B75}"/>
      </w:docPartPr>
      <w:docPartBody>
        <w:p w:rsidR="00AD7B55" w:rsidRDefault="00AD7B55" w:rsidP="00AD7B55">
          <w:pPr>
            <w:pStyle w:val="C61903100DDD46D5B97EB281A9A1E66B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7B1CC42F004AF8808B107B10588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5D32E-4EF4-4951-934C-99C04FDDBCAC}"/>
      </w:docPartPr>
      <w:docPartBody>
        <w:p w:rsidR="00AD7B55" w:rsidRDefault="00AD7B55" w:rsidP="00AD7B55">
          <w:pPr>
            <w:pStyle w:val="047B1CC42F004AF8808B107B1058820A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85C96E5623CFB42A9463FA82E53A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72E6D-93F1-5242-9590-B2F598603AE1}"/>
      </w:docPartPr>
      <w:docPartBody>
        <w:p w:rsidR="00CD1C9B" w:rsidRDefault="00CD1C9B" w:rsidP="00CD1C9B">
          <w:pPr>
            <w:pStyle w:val="B85C96E5623CFB42A9463FA82E53A005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AFF328C0547843B4480465FAC0F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DC209-C540-B14C-A2E3-3D2BFF20C71F}"/>
      </w:docPartPr>
      <w:docPartBody>
        <w:p w:rsidR="00CD1C9B" w:rsidRDefault="00CD1C9B" w:rsidP="00CD1C9B">
          <w:pPr>
            <w:pStyle w:val="E8AFF328C0547843B4480465FAC0FBB2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911BE21A7FAA334D93C226B63475F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F9F85-36AF-C946-851D-3EADCA40E604}"/>
      </w:docPartPr>
      <w:docPartBody>
        <w:p w:rsidR="00CD1C9B" w:rsidRDefault="00CD1C9B" w:rsidP="00CD1C9B">
          <w:pPr>
            <w:pStyle w:val="911BE21A7FAA334D93C226B63475FF86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E92A2C4CFF734EA7C8315BDCF1E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8FFBC-EB3D-3544-9B64-282AC2BB0EF9}"/>
      </w:docPartPr>
      <w:docPartBody>
        <w:p w:rsidR="00CD1C9B" w:rsidRDefault="00CD1C9B" w:rsidP="00CD1C9B">
          <w:pPr>
            <w:pStyle w:val="7CE92A2C4CFF734EA7C8315BDCF1EA47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E91E2B956484674FA9CCF6F7DE4AC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959C8-5C1E-1249-848C-0B26FDAAC600}"/>
      </w:docPartPr>
      <w:docPartBody>
        <w:p w:rsidR="00CD1C9B" w:rsidRDefault="00CD1C9B" w:rsidP="00CD1C9B">
          <w:pPr>
            <w:pStyle w:val="E91E2B956484674FA9CCF6F7DE4ACC03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A7D3720B34D24DB3BB2E14F6429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175C0-213E-FF49-80B0-582B444262D6}"/>
      </w:docPartPr>
      <w:docPartBody>
        <w:p w:rsidR="00CD1C9B" w:rsidRDefault="00CD1C9B" w:rsidP="00CD1C9B">
          <w:pPr>
            <w:pStyle w:val="E6A7D3720B34D24DB3BB2E14F6429FC7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C111CAD08EEA4AAA86BB07A485B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DDF7B-D896-A044-86EA-6697C2ACB406}"/>
      </w:docPartPr>
      <w:docPartBody>
        <w:p w:rsidR="00CD1C9B" w:rsidRDefault="00CD1C9B" w:rsidP="00CD1C9B">
          <w:pPr>
            <w:pStyle w:val="B4C111CAD08EEA4AAA86BB07A485B91D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B7B0935A76F354DBF447B5FFE764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DD84A-52FE-5042-9BCF-9DED36187F76}"/>
      </w:docPartPr>
      <w:docPartBody>
        <w:p w:rsidR="00CD1C9B" w:rsidRDefault="00CD1C9B" w:rsidP="00CD1C9B">
          <w:pPr>
            <w:pStyle w:val="4B7B0935A76F354DBF447B5FFE7643D4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F5AFA96EAFBD4ABF60DEF42BCF8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D1491-B751-7D4E-BF5D-A6C71D523965}"/>
      </w:docPartPr>
      <w:docPartBody>
        <w:p w:rsidR="00CD1C9B" w:rsidRDefault="00CD1C9B" w:rsidP="00CD1C9B">
          <w:pPr>
            <w:pStyle w:val="D5F5AFA96EAFBD4ABF60DEF42BCF86A4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E705151453046B17968487BF1D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4FFFF-3F62-C44F-9FD5-E522E364325B}"/>
      </w:docPartPr>
      <w:docPartBody>
        <w:p w:rsidR="00CD1C9B" w:rsidRDefault="00CD1C9B" w:rsidP="00CD1C9B">
          <w:pPr>
            <w:pStyle w:val="0C1E705151453046B17968487BF1D209"/>
          </w:pPr>
          <w:r w:rsidRPr="00D90C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FB18FBCFBF4E46BFA4BF0A47353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3CED7-38F6-F646-8C2F-A52A622E580C}"/>
      </w:docPartPr>
      <w:docPartBody>
        <w:p w:rsidR="00CD1C9B" w:rsidRDefault="00CD1C9B" w:rsidP="00CD1C9B">
          <w:pPr>
            <w:pStyle w:val="15FB18FBCFBF4E46BFA4BF0A47353584"/>
          </w:pPr>
          <w:r w:rsidRPr="00235F1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B55"/>
    <w:rsid w:val="002D391F"/>
    <w:rsid w:val="002E48AC"/>
    <w:rsid w:val="004B4E63"/>
    <w:rsid w:val="006963AA"/>
    <w:rsid w:val="00AD7B55"/>
    <w:rsid w:val="00CD1C9B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1C9B"/>
    <w:rPr>
      <w:color w:val="666666"/>
    </w:rPr>
  </w:style>
  <w:style w:type="paragraph" w:customStyle="1" w:styleId="12E6CA12E2114F748E341E546DB879DD">
    <w:name w:val="12E6CA12E2114F748E341E546DB879DD"/>
    <w:rsid w:val="00AD7B55"/>
  </w:style>
  <w:style w:type="paragraph" w:customStyle="1" w:styleId="720AFFAE2FA440EFAD5E191F575CF784">
    <w:name w:val="720AFFAE2FA440EFAD5E191F575CF784"/>
    <w:rsid w:val="00AD7B55"/>
  </w:style>
  <w:style w:type="paragraph" w:customStyle="1" w:styleId="C06DC5E54186482FA7A2E849539D70F4">
    <w:name w:val="C06DC5E54186482FA7A2E849539D70F4"/>
    <w:rsid w:val="00AD7B55"/>
  </w:style>
  <w:style w:type="paragraph" w:customStyle="1" w:styleId="E7709248063F4171B8B7C55DDB3F0375">
    <w:name w:val="E7709248063F4171B8B7C55DDB3F0375"/>
    <w:rsid w:val="00AD7B55"/>
  </w:style>
  <w:style w:type="paragraph" w:customStyle="1" w:styleId="F71631C8C1C14AF49086BE7BAA5FC722">
    <w:name w:val="F71631C8C1C14AF49086BE7BAA5FC722"/>
    <w:rsid w:val="00AD7B55"/>
  </w:style>
  <w:style w:type="paragraph" w:customStyle="1" w:styleId="48481D08F45545E99800418C210F849A">
    <w:name w:val="48481D08F45545E99800418C210F849A"/>
    <w:rsid w:val="00AD7B55"/>
  </w:style>
  <w:style w:type="paragraph" w:customStyle="1" w:styleId="24A7549894C54EE0830E27F92CC7C5E5">
    <w:name w:val="24A7549894C54EE0830E27F92CC7C5E5"/>
    <w:rsid w:val="00AD7B55"/>
  </w:style>
  <w:style w:type="paragraph" w:customStyle="1" w:styleId="E769E807DFF843EC8CC64C1AB5099F91">
    <w:name w:val="E769E807DFF843EC8CC64C1AB5099F91"/>
    <w:rsid w:val="00AD7B55"/>
  </w:style>
  <w:style w:type="paragraph" w:customStyle="1" w:styleId="224EDF9A8D7347AC8348D9E5DF4D27D5">
    <w:name w:val="224EDF9A8D7347AC8348D9E5DF4D27D5"/>
    <w:rsid w:val="00AD7B55"/>
  </w:style>
  <w:style w:type="paragraph" w:customStyle="1" w:styleId="27ED28E459CD43438FBA051A83286565">
    <w:name w:val="27ED28E459CD43438FBA051A83286565"/>
    <w:rsid w:val="00AD7B55"/>
  </w:style>
  <w:style w:type="paragraph" w:customStyle="1" w:styleId="7C8DE682C95042318149B3A5A4E88A34">
    <w:name w:val="7C8DE682C95042318149B3A5A4E88A34"/>
    <w:rsid w:val="00AD7B55"/>
  </w:style>
  <w:style w:type="paragraph" w:customStyle="1" w:styleId="653A7E65E4FF4E6087A67205297D3872">
    <w:name w:val="653A7E65E4FF4E6087A67205297D3872"/>
    <w:rsid w:val="00AD7B55"/>
  </w:style>
  <w:style w:type="paragraph" w:customStyle="1" w:styleId="261449DBA5C94719BC480657CCB67206">
    <w:name w:val="261449DBA5C94719BC480657CCB67206"/>
    <w:rsid w:val="00AD7B55"/>
  </w:style>
  <w:style w:type="paragraph" w:customStyle="1" w:styleId="8706D62F2544499DA297BDC63CE674C7">
    <w:name w:val="8706D62F2544499DA297BDC63CE674C7"/>
    <w:rsid w:val="00AD7B55"/>
  </w:style>
  <w:style w:type="paragraph" w:customStyle="1" w:styleId="DDB10FAC7EAE48F58164F43E8D61F08B">
    <w:name w:val="DDB10FAC7EAE48F58164F43E8D61F08B"/>
    <w:rsid w:val="00AD7B55"/>
  </w:style>
  <w:style w:type="paragraph" w:customStyle="1" w:styleId="2D00BCF4263E460AB6254DCF927A5341">
    <w:name w:val="2D00BCF4263E460AB6254DCF927A5341"/>
    <w:rsid w:val="00AD7B55"/>
  </w:style>
  <w:style w:type="paragraph" w:customStyle="1" w:styleId="BD18307AB005408AB5484B1361684211">
    <w:name w:val="BD18307AB005408AB5484B1361684211"/>
    <w:rsid w:val="00AD7B55"/>
  </w:style>
  <w:style w:type="paragraph" w:customStyle="1" w:styleId="888684EACF3740B5B1578CD44EAB47E1">
    <w:name w:val="888684EACF3740B5B1578CD44EAB47E1"/>
    <w:rsid w:val="00AD7B55"/>
  </w:style>
  <w:style w:type="paragraph" w:customStyle="1" w:styleId="A499684DF65C40CF8001BB9CDB12F162">
    <w:name w:val="A499684DF65C40CF8001BB9CDB12F162"/>
    <w:rsid w:val="00AD7B55"/>
  </w:style>
  <w:style w:type="paragraph" w:customStyle="1" w:styleId="184E14DA16064ACEBEBC10B3161BD013">
    <w:name w:val="184E14DA16064ACEBEBC10B3161BD013"/>
    <w:rsid w:val="00AD7B55"/>
  </w:style>
  <w:style w:type="paragraph" w:customStyle="1" w:styleId="5A54D2F34E5443A0843CF698A2F9326E">
    <w:name w:val="5A54D2F34E5443A0843CF698A2F9326E"/>
    <w:rsid w:val="00AD7B55"/>
  </w:style>
  <w:style w:type="paragraph" w:customStyle="1" w:styleId="BC91BCEE2D2946C7BE45A008923ED3BF">
    <w:name w:val="BC91BCEE2D2946C7BE45A008923ED3BF"/>
    <w:rsid w:val="00AD7B55"/>
  </w:style>
  <w:style w:type="paragraph" w:customStyle="1" w:styleId="1C3173EFEDD64DE890FAF69BA30CDFCB">
    <w:name w:val="1C3173EFEDD64DE890FAF69BA30CDFCB"/>
    <w:rsid w:val="00AD7B55"/>
  </w:style>
  <w:style w:type="paragraph" w:customStyle="1" w:styleId="BBD82AF2C67C40558279ECF24423E1CE">
    <w:name w:val="BBD82AF2C67C40558279ECF24423E1CE"/>
    <w:rsid w:val="00AD7B55"/>
  </w:style>
  <w:style w:type="paragraph" w:customStyle="1" w:styleId="AA0F37BD514B4B22BB7D5DE2BF4E17DE">
    <w:name w:val="AA0F37BD514B4B22BB7D5DE2BF4E17DE"/>
    <w:rsid w:val="00AD7B55"/>
  </w:style>
  <w:style w:type="paragraph" w:customStyle="1" w:styleId="D0491807693F4C5A99D4A497D9D1F75A">
    <w:name w:val="D0491807693F4C5A99D4A497D9D1F75A"/>
    <w:rsid w:val="00AD7B55"/>
  </w:style>
  <w:style w:type="paragraph" w:customStyle="1" w:styleId="3AA405052C3343ECBD96873757FE567A">
    <w:name w:val="3AA405052C3343ECBD96873757FE567A"/>
    <w:rsid w:val="00AD7B55"/>
  </w:style>
  <w:style w:type="paragraph" w:customStyle="1" w:styleId="0E0BCD77D6274A9CB0E5F816DBC1634B">
    <w:name w:val="0E0BCD77D6274A9CB0E5F816DBC1634B"/>
    <w:rsid w:val="00AD7B55"/>
  </w:style>
  <w:style w:type="paragraph" w:customStyle="1" w:styleId="3C4755EF363B4221B46CED58BAE6DE92">
    <w:name w:val="3C4755EF363B4221B46CED58BAE6DE92"/>
    <w:rsid w:val="00AD7B55"/>
  </w:style>
  <w:style w:type="paragraph" w:customStyle="1" w:styleId="20DBE6558C0E4EA2A090ED0E44EDDAE0">
    <w:name w:val="20DBE6558C0E4EA2A090ED0E44EDDAE0"/>
    <w:rsid w:val="00AD7B55"/>
  </w:style>
  <w:style w:type="paragraph" w:customStyle="1" w:styleId="ECF619ECB1654006A3633DF7BA683CE6">
    <w:name w:val="ECF619ECB1654006A3633DF7BA683CE6"/>
    <w:rsid w:val="00AD7B55"/>
  </w:style>
  <w:style w:type="paragraph" w:customStyle="1" w:styleId="A76F7184C5584BE0B6D12B524AFB775A">
    <w:name w:val="A76F7184C5584BE0B6D12B524AFB775A"/>
    <w:rsid w:val="00AD7B55"/>
  </w:style>
  <w:style w:type="paragraph" w:customStyle="1" w:styleId="C00EE4B020D2452888830DCFCD8D0824">
    <w:name w:val="C00EE4B020D2452888830DCFCD8D0824"/>
    <w:rsid w:val="00AD7B55"/>
  </w:style>
  <w:style w:type="paragraph" w:customStyle="1" w:styleId="5DCDDA3B485A48B88828C0D409620B6E">
    <w:name w:val="5DCDDA3B485A48B88828C0D409620B6E"/>
    <w:rsid w:val="00AD7B55"/>
  </w:style>
  <w:style w:type="paragraph" w:customStyle="1" w:styleId="9D98E154B22049709883C035308873CC">
    <w:name w:val="9D98E154B22049709883C035308873CC"/>
    <w:rsid w:val="00AD7B55"/>
  </w:style>
  <w:style w:type="paragraph" w:customStyle="1" w:styleId="88F9535092A247F5BFE6C52BDD69C091">
    <w:name w:val="88F9535092A247F5BFE6C52BDD69C091"/>
    <w:rsid w:val="00AD7B55"/>
  </w:style>
  <w:style w:type="paragraph" w:customStyle="1" w:styleId="578975B0C028423E935A9A8F9706D7CB">
    <w:name w:val="578975B0C028423E935A9A8F9706D7CB"/>
    <w:rsid w:val="00AD7B55"/>
  </w:style>
  <w:style w:type="paragraph" w:customStyle="1" w:styleId="4FFD0A0B682748ACB19C74EE1A7E5D3F">
    <w:name w:val="4FFD0A0B682748ACB19C74EE1A7E5D3F"/>
    <w:rsid w:val="00AD7B55"/>
  </w:style>
  <w:style w:type="paragraph" w:customStyle="1" w:styleId="4F8697533A184E508993579D8D3D4819">
    <w:name w:val="4F8697533A184E508993579D8D3D4819"/>
    <w:rsid w:val="00AD7B55"/>
  </w:style>
  <w:style w:type="paragraph" w:customStyle="1" w:styleId="C61903100DDD46D5B97EB281A9A1E66B">
    <w:name w:val="C61903100DDD46D5B97EB281A9A1E66B"/>
    <w:rsid w:val="00AD7B55"/>
  </w:style>
  <w:style w:type="paragraph" w:customStyle="1" w:styleId="047B1CC42F004AF8808B107B1058820A">
    <w:name w:val="047B1CC42F004AF8808B107B1058820A"/>
    <w:rsid w:val="00AD7B55"/>
  </w:style>
  <w:style w:type="paragraph" w:customStyle="1" w:styleId="B5E5133F23226041AF10AC050E325229">
    <w:name w:val="B5E5133F23226041AF10AC050E325229"/>
    <w:rsid w:val="00CD1C9B"/>
    <w:rPr>
      <w:lang w:val="en-GB" w:eastAsia="en-GB"/>
    </w:rPr>
  </w:style>
  <w:style w:type="paragraph" w:customStyle="1" w:styleId="B85C96E5623CFB42A9463FA82E53A005">
    <w:name w:val="B85C96E5623CFB42A9463FA82E53A005"/>
    <w:rsid w:val="00CD1C9B"/>
    <w:rPr>
      <w:lang w:val="en-GB" w:eastAsia="en-GB"/>
    </w:rPr>
  </w:style>
  <w:style w:type="paragraph" w:customStyle="1" w:styleId="E8AFF328C0547843B4480465FAC0FBB2">
    <w:name w:val="E8AFF328C0547843B4480465FAC0FBB2"/>
    <w:rsid w:val="00CD1C9B"/>
    <w:rPr>
      <w:lang w:val="en-GB" w:eastAsia="en-GB"/>
    </w:rPr>
  </w:style>
  <w:style w:type="paragraph" w:customStyle="1" w:styleId="911BE21A7FAA334D93C226B63475FF86">
    <w:name w:val="911BE21A7FAA334D93C226B63475FF86"/>
    <w:rsid w:val="00CD1C9B"/>
    <w:rPr>
      <w:lang w:val="en-GB" w:eastAsia="en-GB"/>
    </w:rPr>
  </w:style>
  <w:style w:type="paragraph" w:customStyle="1" w:styleId="7CE92A2C4CFF734EA7C8315BDCF1EA47">
    <w:name w:val="7CE92A2C4CFF734EA7C8315BDCF1EA47"/>
    <w:rsid w:val="00CD1C9B"/>
    <w:rPr>
      <w:lang w:val="en-GB" w:eastAsia="en-GB"/>
    </w:rPr>
  </w:style>
  <w:style w:type="paragraph" w:customStyle="1" w:styleId="2FBE775B20940B43A8813247E4FA6531">
    <w:name w:val="2FBE775B20940B43A8813247E4FA6531"/>
    <w:rsid w:val="00CD1C9B"/>
    <w:rPr>
      <w:lang w:val="en-GB" w:eastAsia="en-GB"/>
    </w:rPr>
  </w:style>
  <w:style w:type="paragraph" w:customStyle="1" w:styleId="B1872420C0A745478EDD13BE3A10BE35">
    <w:name w:val="B1872420C0A745478EDD13BE3A10BE35"/>
    <w:rsid w:val="00CD1C9B"/>
    <w:rPr>
      <w:lang w:val="en-GB" w:eastAsia="en-GB"/>
    </w:rPr>
  </w:style>
  <w:style w:type="paragraph" w:customStyle="1" w:styleId="E91E2B956484674FA9CCF6F7DE4ACC03">
    <w:name w:val="E91E2B956484674FA9CCF6F7DE4ACC03"/>
    <w:rsid w:val="00CD1C9B"/>
    <w:rPr>
      <w:lang w:val="en-GB" w:eastAsia="en-GB"/>
    </w:rPr>
  </w:style>
  <w:style w:type="paragraph" w:customStyle="1" w:styleId="E6A7D3720B34D24DB3BB2E14F6429FC7">
    <w:name w:val="E6A7D3720B34D24DB3BB2E14F6429FC7"/>
    <w:rsid w:val="00CD1C9B"/>
    <w:rPr>
      <w:lang w:val="en-GB" w:eastAsia="en-GB"/>
    </w:rPr>
  </w:style>
  <w:style w:type="paragraph" w:customStyle="1" w:styleId="B4C111CAD08EEA4AAA86BB07A485B91D">
    <w:name w:val="B4C111CAD08EEA4AAA86BB07A485B91D"/>
    <w:rsid w:val="00CD1C9B"/>
    <w:rPr>
      <w:lang w:val="en-GB" w:eastAsia="en-GB"/>
    </w:rPr>
  </w:style>
  <w:style w:type="paragraph" w:customStyle="1" w:styleId="4B7B0935A76F354DBF447B5FFE7643D4">
    <w:name w:val="4B7B0935A76F354DBF447B5FFE7643D4"/>
    <w:rsid w:val="00CD1C9B"/>
    <w:rPr>
      <w:lang w:val="en-GB" w:eastAsia="en-GB"/>
    </w:rPr>
  </w:style>
  <w:style w:type="paragraph" w:customStyle="1" w:styleId="D5F5AFA96EAFBD4ABF60DEF42BCF86A4">
    <w:name w:val="D5F5AFA96EAFBD4ABF60DEF42BCF86A4"/>
    <w:rsid w:val="00CD1C9B"/>
    <w:rPr>
      <w:lang w:val="en-GB" w:eastAsia="en-GB"/>
    </w:rPr>
  </w:style>
  <w:style w:type="paragraph" w:customStyle="1" w:styleId="0C1E705151453046B17968487BF1D209">
    <w:name w:val="0C1E705151453046B17968487BF1D209"/>
    <w:rsid w:val="00CD1C9B"/>
    <w:rPr>
      <w:lang w:val="en-GB" w:eastAsia="en-GB"/>
    </w:rPr>
  </w:style>
  <w:style w:type="paragraph" w:customStyle="1" w:styleId="15FB18FBCFBF4E46BFA4BF0A47353584">
    <w:name w:val="15FB18FBCFBF4E46BFA4BF0A47353584"/>
    <w:rsid w:val="00CD1C9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31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28</cp:revision>
  <dcterms:created xsi:type="dcterms:W3CDTF">2025-01-20T17:51:00Z</dcterms:created>
  <dcterms:modified xsi:type="dcterms:W3CDTF">2025-06-11T13:57:00Z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